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790" w:rsidRDefault="002B6790" w:rsidP="002B67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3DA4" w:rsidRPr="00433DA4">
        <w:rPr>
          <w:rFonts w:cs="Arial"/>
          <w:b/>
          <w:bCs/>
          <w:color w:val="000000"/>
          <w:sz w:val="24"/>
          <w:szCs w:val="24"/>
        </w:rPr>
        <w:t>R5-187749</w:t>
      </w:r>
    </w:p>
    <w:p w:rsidR="002B6790" w:rsidRDefault="002B6790" w:rsidP="002B67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B6790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90" w:rsidRDefault="002B6790" w:rsidP="00D96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B6790" w:rsidRPr="004E570B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6790" w:rsidRPr="004E570B" w:rsidRDefault="002B6790" w:rsidP="00D962D6">
            <w:pPr>
              <w:pStyle w:val="CRCoverPage"/>
              <w:spacing w:after="0"/>
              <w:jc w:val="center"/>
              <w:rPr>
                <w:noProof/>
              </w:rPr>
            </w:pPr>
            <w:r w:rsidRPr="004E570B">
              <w:rPr>
                <w:b/>
                <w:noProof/>
                <w:sz w:val="32"/>
              </w:rPr>
              <w:t>CHANGE REQUEST</w:t>
            </w:r>
          </w:p>
        </w:tc>
      </w:tr>
      <w:tr w:rsidR="002B6790" w:rsidRPr="004E570B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6790" w:rsidRPr="004E570B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4E570B" w:rsidTr="00D962D6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2B6790" w:rsidRPr="004E570B" w:rsidRDefault="002B6790" w:rsidP="00D96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B6790" w:rsidRPr="00AD2E3F" w:rsidRDefault="002B6790" w:rsidP="00D962D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D2E3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AD2E3F">
              <w:rPr>
                <w:b/>
                <w:noProof/>
                <w:sz w:val="28"/>
              </w:rPr>
              <w:t>.5</w:t>
            </w:r>
            <w:r>
              <w:rPr>
                <w:b/>
                <w:noProof/>
                <w:sz w:val="28"/>
              </w:rPr>
              <w:t>23-1</w:t>
            </w:r>
          </w:p>
        </w:tc>
        <w:tc>
          <w:tcPr>
            <w:tcW w:w="709" w:type="dxa"/>
          </w:tcPr>
          <w:p w:rsidR="002B6790" w:rsidRPr="00AD2E3F" w:rsidRDefault="002B6790" w:rsidP="00D962D6">
            <w:pPr>
              <w:pStyle w:val="CRCoverPage"/>
              <w:spacing w:after="0"/>
              <w:jc w:val="center"/>
              <w:rPr>
                <w:noProof/>
              </w:rPr>
            </w:pPr>
            <w:r w:rsidRPr="00AD2E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6790" w:rsidRPr="00AD2E3F" w:rsidRDefault="00433DA4" w:rsidP="00D962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:rsidR="002B6790" w:rsidRPr="00AD2E3F" w:rsidRDefault="002B6790" w:rsidP="00D96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E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B6790" w:rsidRPr="00AD2E3F" w:rsidRDefault="002B6790" w:rsidP="00D962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B6790" w:rsidRPr="006F5A16" w:rsidRDefault="002B6790" w:rsidP="00D96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5A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B6790" w:rsidRPr="006F5A16" w:rsidRDefault="002B6790" w:rsidP="00D962D6">
            <w:pPr>
              <w:pStyle w:val="CRCoverPage"/>
              <w:spacing w:after="0"/>
              <w:jc w:val="center"/>
              <w:rPr>
                <w:noProof/>
              </w:rPr>
            </w:pPr>
            <w:r w:rsidRPr="00E23625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6790" w:rsidRPr="004E570B" w:rsidRDefault="002B6790" w:rsidP="00D962D6">
            <w:pPr>
              <w:pStyle w:val="CRCoverPage"/>
              <w:spacing w:after="0"/>
              <w:rPr>
                <w:noProof/>
              </w:rPr>
            </w:pPr>
          </w:p>
        </w:tc>
      </w:tr>
      <w:tr w:rsidR="002B6790" w:rsidRPr="004E570B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6790" w:rsidRPr="004E570B" w:rsidRDefault="002B6790" w:rsidP="00D962D6">
            <w:pPr>
              <w:pStyle w:val="CRCoverPage"/>
              <w:spacing w:after="0"/>
              <w:rPr>
                <w:noProof/>
              </w:rPr>
            </w:pPr>
          </w:p>
        </w:tc>
      </w:tr>
      <w:tr w:rsidR="002B6790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6790" w:rsidRPr="00F25D98" w:rsidRDefault="002B6790" w:rsidP="00D96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570B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E57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E57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570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E570B">
              <w:rPr>
                <w:rFonts w:cs="Arial"/>
                <w:i/>
                <w:noProof/>
              </w:rPr>
              <w:br/>
            </w:r>
            <w:hyperlink r:id="rId5" w:history="1">
              <w:r w:rsidRPr="004E57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E570B">
              <w:rPr>
                <w:rFonts w:cs="Arial"/>
                <w:i/>
                <w:noProof/>
              </w:rPr>
              <w:t>.</w:t>
            </w:r>
          </w:p>
        </w:tc>
      </w:tr>
      <w:tr w:rsidR="002B6790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2B679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6790" w:rsidRDefault="002B6790" w:rsidP="002B67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6790" w:rsidTr="00D962D6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2B6790" w:rsidRDefault="002B6790" w:rsidP="00D96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6790" w:rsidRDefault="002B6790" w:rsidP="00D96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679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6790" w:rsidRDefault="002B6790" w:rsidP="00D96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679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B6790" w:rsidRDefault="002B6790" w:rsidP="00D96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679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6790" w:rsidRDefault="002B6790" w:rsidP="00D96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6790" w:rsidRDefault="002B6790" w:rsidP="00D962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6790" w:rsidRDefault="002B6790" w:rsidP="002B679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B6790" w:rsidTr="00D962D6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2B6790" w:rsidRPr="001428AB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6790" w:rsidRPr="001428AB" w:rsidRDefault="002B6790" w:rsidP="00D96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8AB">
              <w:rPr>
                <w:b/>
                <w:i/>
                <w:noProof/>
              </w:rPr>
              <w:t>Title:</w:t>
            </w:r>
            <w:r w:rsidRPr="001428A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2B6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Correcton to </w:t>
            </w:r>
            <w:r>
              <w:rPr>
                <w:noProof/>
              </w:rPr>
              <w:t>Layer 2 Pre Test conditions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B679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6790" w:rsidRPr="00775E09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B6790" w:rsidRDefault="002B6790" w:rsidP="00D96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6790" w:rsidRPr="00775E09" w:rsidRDefault="002B6790" w:rsidP="00D96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B6790" w:rsidRDefault="002B6790" w:rsidP="00D96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100"/>
              <w:rPr>
                <w:noProof/>
              </w:rPr>
            </w:pPr>
            <w:r w:rsidRPr="003E6EF0">
              <w:rPr>
                <w:noProof/>
              </w:rPr>
              <w:t>R5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B679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100"/>
              <w:rPr>
                <w:noProof/>
              </w:rPr>
            </w:pPr>
            <w:r w:rsidRPr="003E6EF0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B6790" w:rsidRPr="003E6EF0" w:rsidRDefault="002B6790" w:rsidP="00D96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6790" w:rsidRPr="003E6EF0" w:rsidRDefault="002B6790" w:rsidP="00D962D6">
            <w:pPr>
              <w:pStyle w:val="CRCoverPage"/>
              <w:spacing w:after="0"/>
              <w:jc w:val="right"/>
              <w:rPr>
                <w:noProof/>
              </w:rPr>
            </w:pPr>
            <w:r w:rsidRPr="003E6E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2B6790">
            <w:pPr>
              <w:pStyle w:val="CRCoverPage"/>
              <w:spacing w:after="0"/>
              <w:ind w:left="100"/>
              <w:rPr>
                <w:noProof/>
              </w:rPr>
            </w:pPr>
            <w:r w:rsidRPr="003E6EF0">
              <w:rPr>
                <w:noProof/>
              </w:rPr>
              <w:t>2018-</w:t>
            </w:r>
            <w:r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Pr="003E6EF0">
              <w:rPr>
                <w:noProof/>
              </w:rPr>
              <w:t>-</w:t>
            </w:r>
            <w:r w:rsidR="00433DA4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E6EF0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6790" w:rsidRPr="003E6EF0" w:rsidRDefault="002B6790" w:rsidP="00D96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100"/>
              <w:rPr>
                <w:noProof/>
              </w:rPr>
            </w:pPr>
            <w:r w:rsidRPr="003E6EF0">
              <w:rPr>
                <w:noProof/>
              </w:rPr>
              <w:t>Rel-15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6EF0">
              <w:rPr>
                <w:i/>
                <w:noProof/>
                <w:sz w:val="18"/>
              </w:rPr>
              <w:t xml:space="preserve">Use </w:t>
            </w:r>
            <w:r w:rsidRPr="003E6EF0">
              <w:rPr>
                <w:i/>
                <w:noProof/>
                <w:sz w:val="18"/>
                <w:u w:val="single"/>
              </w:rPr>
              <w:t>one</w:t>
            </w:r>
            <w:r w:rsidRPr="003E6EF0">
              <w:rPr>
                <w:i/>
                <w:noProof/>
                <w:sz w:val="18"/>
              </w:rPr>
              <w:t xml:space="preserve"> of the following categories:</w:t>
            </w:r>
            <w:r w:rsidRPr="003E6EF0">
              <w:rPr>
                <w:b/>
                <w:i/>
                <w:noProof/>
                <w:sz w:val="18"/>
              </w:rPr>
              <w:br/>
              <w:t>F</w:t>
            </w:r>
            <w:r w:rsidRPr="003E6EF0">
              <w:rPr>
                <w:i/>
                <w:noProof/>
                <w:sz w:val="18"/>
              </w:rPr>
              <w:t xml:space="preserve">  (correction)</w:t>
            </w:r>
            <w:r w:rsidRPr="003E6EF0">
              <w:rPr>
                <w:i/>
                <w:noProof/>
                <w:sz w:val="18"/>
              </w:rPr>
              <w:br/>
            </w:r>
            <w:r w:rsidRPr="003E6EF0">
              <w:rPr>
                <w:b/>
                <w:i/>
                <w:noProof/>
                <w:sz w:val="18"/>
              </w:rPr>
              <w:t>A</w:t>
            </w:r>
            <w:r w:rsidRPr="003E6EF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E6EF0">
              <w:rPr>
                <w:i/>
                <w:noProof/>
                <w:sz w:val="18"/>
              </w:rPr>
              <w:br/>
            </w:r>
            <w:r w:rsidRPr="003E6EF0">
              <w:rPr>
                <w:b/>
                <w:i/>
                <w:noProof/>
                <w:sz w:val="18"/>
              </w:rPr>
              <w:t>B</w:t>
            </w:r>
            <w:r w:rsidRPr="003E6EF0">
              <w:rPr>
                <w:i/>
                <w:noProof/>
                <w:sz w:val="18"/>
              </w:rPr>
              <w:t xml:space="preserve">  (addition of feature), </w:t>
            </w:r>
            <w:r w:rsidRPr="003E6EF0">
              <w:rPr>
                <w:i/>
                <w:noProof/>
                <w:sz w:val="18"/>
              </w:rPr>
              <w:br/>
            </w:r>
            <w:r w:rsidRPr="003E6EF0">
              <w:rPr>
                <w:b/>
                <w:i/>
                <w:noProof/>
                <w:sz w:val="18"/>
              </w:rPr>
              <w:t>C</w:t>
            </w:r>
            <w:r w:rsidRPr="003E6EF0">
              <w:rPr>
                <w:i/>
                <w:noProof/>
                <w:sz w:val="18"/>
              </w:rPr>
              <w:t xml:space="preserve">  (functional modification of feature)</w:t>
            </w:r>
            <w:r w:rsidRPr="003E6EF0">
              <w:rPr>
                <w:i/>
                <w:noProof/>
                <w:sz w:val="18"/>
              </w:rPr>
              <w:br/>
            </w:r>
            <w:r w:rsidRPr="003E6EF0">
              <w:rPr>
                <w:b/>
                <w:i/>
                <w:noProof/>
                <w:sz w:val="18"/>
              </w:rPr>
              <w:t>D</w:t>
            </w:r>
            <w:r w:rsidRPr="003E6EF0">
              <w:rPr>
                <w:i/>
                <w:noProof/>
                <w:sz w:val="18"/>
              </w:rPr>
              <w:t xml:space="preserve">  (editorial modification)</w:t>
            </w:r>
          </w:p>
          <w:p w:rsidR="002B6790" w:rsidRPr="003E6EF0" w:rsidRDefault="002B6790" w:rsidP="00D962D6">
            <w:pPr>
              <w:pStyle w:val="CRCoverPage"/>
              <w:rPr>
                <w:noProof/>
              </w:rPr>
            </w:pPr>
            <w:r w:rsidRPr="003E6EF0">
              <w:rPr>
                <w:noProof/>
                <w:sz w:val="18"/>
              </w:rPr>
              <w:t>Detailed explanations of the above categories can</w:t>
            </w:r>
            <w:r w:rsidRPr="003E6EF0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3E6EF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E6E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6EF0">
              <w:rPr>
                <w:i/>
                <w:noProof/>
                <w:sz w:val="18"/>
              </w:rPr>
              <w:t xml:space="preserve">Use </w:t>
            </w:r>
            <w:r w:rsidRPr="003E6EF0">
              <w:rPr>
                <w:i/>
                <w:noProof/>
                <w:sz w:val="18"/>
                <w:u w:val="single"/>
              </w:rPr>
              <w:t>one</w:t>
            </w:r>
            <w:r w:rsidRPr="003E6EF0">
              <w:rPr>
                <w:i/>
                <w:noProof/>
                <w:sz w:val="18"/>
              </w:rPr>
              <w:t xml:space="preserve"> of the following releases:</w:t>
            </w:r>
            <w:r w:rsidRPr="003E6EF0">
              <w:rPr>
                <w:i/>
                <w:noProof/>
                <w:sz w:val="18"/>
              </w:rPr>
              <w:br/>
              <w:t>Rel-8</w:t>
            </w:r>
            <w:r w:rsidRPr="003E6EF0">
              <w:rPr>
                <w:i/>
                <w:noProof/>
                <w:sz w:val="18"/>
              </w:rPr>
              <w:tab/>
              <w:t>(Release 8)</w:t>
            </w:r>
            <w:r w:rsidRPr="003E6EF0">
              <w:rPr>
                <w:i/>
                <w:noProof/>
                <w:sz w:val="18"/>
              </w:rPr>
              <w:br/>
              <w:t>Rel-9</w:t>
            </w:r>
            <w:r w:rsidRPr="003E6EF0">
              <w:rPr>
                <w:i/>
                <w:noProof/>
                <w:sz w:val="18"/>
              </w:rPr>
              <w:tab/>
              <w:t>(Release 9)</w:t>
            </w:r>
            <w:r w:rsidRPr="003E6EF0">
              <w:rPr>
                <w:i/>
                <w:noProof/>
                <w:sz w:val="18"/>
              </w:rPr>
              <w:br/>
              <w:t>Rel-10</w:t>
            </w:r>
            <w:r w:rsidRPr="003E6EF0">
              <w:rPr>
                <w:i/>
                <w:noProof/>
                <w:sz w:val="18"/>
              </w:rPr>
              <w:tab/>
              <w:t>(Release 10)</w:t>
            </w:r>
            <w:r w:rsidRPr="003E6EF0">
              <w:rPr>
                <w:i/>
                <w:noProof/>
                <w:sz w:val="18"/>
              </w:rPr>
              <w:br/>
              <w:t>Rel-11</w:t>
            </w:r>
            <w:r w:rsidRPr="003E6EF0">
              <w:rPr>
                <w:i/>
                <w:noProof/>
                <w:sz w:val="18"/>
              </w:rPr>
              <w:tab/>
              <w:t>(Release 11)</w:t>
            </w:r>
            <w:r w:rsidRPr="003E6EF0">
              <w:rPr>
                <w:i/>
                <w:noProof/>
                <w:sz w:val="18"/>
              </w:rPr>
              <w:br/>
              <w:t>Rel-12</w:t>
            </w:r>
            <w:r w:rsidRPr="003E6EF0">
              <w:rPr>
                <w:i/>
                <w:noProof/>
                <w:sz w:val="18"/>
              </w:rPr>
              <w:tab/>
              <w:t>(Release 12)</w:t>
            </w:r>
            <w:r w:rsidRPr="003E6EF0">
              <w:rPr>
                <w:i/>
                <w:noProof/>
                <w:sz w:val="18"/>
              </w:rPr>
              <w:br/>
              <w:t>Rel-13</w:t>
            </w:r>
            <w:r w:rsidRPr="003E6EF0">
              <w:rPr>
                <w:i/>
                <w:noProof/>
                <w:sz w:val="18"/>
              </w:rPr>
              <w:tab/>
              <w:t>(Release 13)</w:t>
            </w:r>
            <w:r w:rsidRPr="003E6EF0">
              <w:rPr>
                <w:i/>
                <w:noProof/>
                <w:sz w:val="18"/>
              </w:rPr>
              <w:br/>
              <w:t>Rel-14</w:t>
            </w:r>
            <w:r w:rsidRPr="003E6EF0">
              <w:rPr>
                <w:i/>
                <w:noProof/>
                <w:sz w:val="18"/>
              </w:rPr>
              <w:tab/>
              <w:t>(Release 14)</w:t>
            </w:r>
            <w:r w:rsidRPr="003E6EF0">
              <w:rPr>
                <w:i/>
                <w:noProof/>
                <w:sz w:val="18"/>
              </w:rPr>
              <w:br/>
              <w:t>Rel-15</w:t>
            </w:r>
            <w:r w:rsidRPr="003E6EF0">
              <w:rPr>
                <w:i/>
                <w:noProof/>
                <w:sz w:val="18"/>
              </w:rPr>
              <w:tab/>
              <w:t>(Release 15)</w:t>
            </w:r>
            <w:r w:rsidRPr="003E6EF0">
              <w:rPr>
                <w:i/>
                <w:noProof/>
                <w:sz w:val="18"/>
              </w:rPr>
              <w:br/>
              <w:t>Rel-16</w:t>
            </w:r>
            <w:r w:rsidRPr="003E6EF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896858" w:rsidRDefault="002B6790" w:rsidP="00D96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FFS for NG RAN NR (option 2) for Sys info combination, selection of Option 2 based on new NG RAN NR PICS Message conditions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6790" w:rsidRPr="00896858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6790" w:rsidRDefault="00433DA4" w:rsidP="00D962D6">
            <w:pPr>
              <w:pStyle w:val="CRCoverPage"/>
              <w:spacing w:after="0"/>
            </w:pPr>
            <w:r>
              <w:rPr>
                <w:noProof/>
              </w:rPr>
              <w:t xml:space="preserve">For SA Option 2 changed selection based on new PICS </w:t>
            </w:r>
            <w:r w:rsidRPr="00880B52">
              <w:t>pc_NG_RAN_NR</w:t>
            </w:r>
          </w:p>
          <w:p w:rsidR="00433DA4" w:rsidRDefault="00433DA4" w:rsidP="00D962D6">
            <w:pPr>
              <w:pStyle w:val="CRCoverPage"/>
              <w:spacing w:after="0"/>
            </w:pPr>
            <w:r>
              <w:t>Specified Sys info combination for SA option 2 as 1</w:t>
            </w:r>
          </w:p>
          <w:p w:rsidR="00433DA4" w:rsidRPr="00896858" w:rsidRDefault="00433DA4" w:rsidP="00D962D6">
            <w:pPr>
              <w:pStyle w:val="CRCoverPage"/>
              <w:spacing w:after="0"/>
              <w:rPr>
                <w:noProof/>
              </w:rPr>
            </w:pPr>
            <w:r>
              <w:t>Resolved other FFS.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6790" w:rsidRPr="00896858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896858" w:rsidRDefault="002B6790" w:rsidP="002B67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SA Option 2 </w:t>
            </w:r>
            <w:r w:rsidR="00517287">
              <w:rPr>
                <w:noProof/>
              </w:rPr>
              <w:t xml:space="preserve">L2 </w:t>
            </w:r>
            <w:bookmarkStart w:id="0" w:name="_GoBack"/>
            <w:bookmarkEnd w:id="0"/>
            <w:r>
              <w:rPr>
                <w:noProof/>
              </w:rPr>
              <w:t>test case coding cannot start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7.1.1.0, 7.1.2.1.1, 7.1.2.1.2, 7.1.3.0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6E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6E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B6790" w:rsidRPr="003E6EF0" w:rsidRDefault="002B6790" w:rsidP="00D96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6E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6790" w:rsidRPr="003E6EF0" w:rsidRDefault="002B6790" w:rsidP="00D96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6EF0">
              <w:rPr>
                <w:noProof/>
              </w:rPr>
              <w:t xml:space="preserve"> Other core specifications</w:t>
            </w:r>
            <w:r w:rsidRPr="003E6EF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99"/>
              <w:rPr>
                <w:noProof/>
              </w:rPr>
            </w:pPr>
            <w:r w:rsidRPr="003E6EF0">
              <w:rPr>
                <w:noProof/>
              </w:rPr>
              <w:t xml:space="preserve">TS/TR ... CR ... 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6EF0"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3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</w:rPr>
            </w:pPr>
            <w:r w:rsidRPr="003E6EF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99"/>
              <w:rPr>
                <w:noProof/>
              </w:rPr>
            </w:pPr>
            <w:r w:rsidRPr="003E6EF0">
              <w:rPr>
                <w:noProof/>
              </w:rPr>
              <w:t>TS/TR ... CR ...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6E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</w:rPr>
            </w:pPr>
            <w:r w:rsidRPr="003E6EF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D962D6">
            <w:pPr>
              <w:pStyle w:val="CRCoverPage"/>
              <w:spacing w:after="0"/>
              <w:ind w:left="99"/>
              <w:rPr>
                <w:noProof/>
              </w:rPr>
            </w:pPr>
            <w:r w:rsidRPr="003E6EF0">
              <w:rPr>
                <w:noProof/>
              </w:rPr>
              <w:t xml:space="preserve">TS/TR ... CR ... </w:t>
            </w: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spacing w:after="0"/>
              <w:rPr>
                <w:noProof/>
              </w:rPr>
            </w:pPr>
          </w:p>
        </w:tc>
      </w:tr>
      <w:tr w:rsidR="002B6790" w:rsidRPr="00DF0237" w:rsidTr="00D962D6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6790" w:rsidRPr="003E6EF0" w:rsidRDefault="002B6790" w:rsidP="00D96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6EF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790" w:rsidRPr="003E6EF0" w:rsidRDefault="002B6790" w:rsidP="00433D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517287" w:rsidRDefault="00517287"/>
    <w:p w:rsidR="00517287" w:rsidRDefault="00517287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:rsidR="003B71DA" w:rsidRDefault="003B71DA"/>
    <w:p w:rsidR="00880B52" w:rsidRPr="000F4F99" w:rsidRDefault="00880B52" w:rsidP="00880B52">
      <w:pPr>
        <w:pStyle w:val="Heading3"/>
        <w:rPr>
          <w:lang w:eastAsia="sv-SE"/>
        </w:rPr>
      </w:pPr>
      <w:bookmarkStart w:id="1" w:name="_Toc525303620"/>
      <w:r w:rsidRPr="000F4F99">
        <w:rPr>
          <w:lang w:eastAsia="sv-SE"/>
        </w:rPr>
        <w:t>7.1.1</w:t>
      </w:r>
      <w:r w:rsidRPr="000F4F99">
        <w:rPr>
          <w:lang w:eastAsia="sv-SE"/>
        </w:rPr>
        <w:tab/>
        <w:t>MAC</w:t>
      </w:r>
      <w:bookmarkEnd w:id="1"/>
    </w:p>
    <w:p w:rsidR="00880B52" w:rsidRPr="000F4F99" w:rsidRDefault="00880B52" w:rsidP="00880B52">
      <w:pPr>
        <w:pStyle w:val="Heading4"/>
        <w:rPr>
          <w:lang w:eastAsia="sv-SE"/>
        </w:rPr>
      </w:pPr>
      <w:bookmarkStart w:id="2" w:name="_Toc525303621"/>
      <w:r w:rsidRPr="000F4F99">
        <w:rPr>
          <w:lang w:eastAsia="sv-SE"/>
        </w:rPr>
        <w:t>7.1.1.0</w:t>
      </w:r>
      <w:r w:rsidRPr="000F4F99">
        <w:rPr>
          <w:lang w:eastAsia="sv-SE"/>
        </w:rPr>
        <w:tab/>
        <w:t>Default Pre-Test Conditions for all MAC test cases</w:t>
      </w:r>
      <w:bookmarkEnd w:id="2"/>
    </w:p>
    <w:p w:rsidR="00880B52" w:rsidRPr="000F4F99" w:rsidRDefault="00880B52" w:rsidP="00880B52">
      <w:pPr>
        <w:rPr>
          <w:lang w:eastAsia="sv-SE"/>
        </w:rPr>
      </w:pPr>
      <w:r w:rsidRPr="000F4F99">
        <w:rPr>
          <w:lang w:eastAsia="sv-SE"/>
        </w:rPr>
        <w:t>The following pre-test conditions shall be applied in all MAC test cases until the test case explicitly over writes these conditions</w:t>
      </w:r>
    </w:p>
    <w:p w:rsidR="00880B52" w:rsidRPr="000F4F99" w:rsidRDefault="00880B52" w:rsidP="00880B52">
      <w:pPr>
        <w:pStyle w:val="H6"/>
        <w:rPr>
          <w:lang w:eastAsia="sv-SE"/>
        </w:rPr>
      </w:pPr>
      <w:r w:rsidRPr="000F4F99">
        <w:rPr>
          <w:lang w:eastAsia="sv-SE"/>
        </w:rPr>
        <w:t>System Simulator:</w:t>
      </w:r>
    </w:p>
    <w:p w:rsidR="00880B52" w:rsidRPr="000F4F99" w:rsidRDefault="00880B52" w:rsidP="00880B52">
      <w:pPr>
        <w:pStyle w:val="B1"/>
        <w:rPr>
          <w:lang w:eastAsia="sv-SE"/>
        </w:rPr>
      </w:pPr>
      <w:r w:rsidRPr="000F4F99">
        <w:rPr>
          <w:lang w:eastAsia="sv-SE"/>
        </w:rPr>
        <w:t>-</w:t>
      </w:r>
      <w:r w:rsidRPr="000F4F99">
        <w:tab/>
      </w:r>
      <w:r w:rsidRPr="000F4F99">
        <w:rPr>
          <w:lang w:eastAsia="sv-SE"/>
        </w:rPr>
        <w:t>The SS configures the test environment in accordance to the execution conditions in Table 7.1.1.0-1.</w:t>
      </w:r>
    </w:p>
    <w:p w:rsidR="00880B52" w:rsidRPr="000F4F99" w:rsidRDefault="00880B52" w:rsidP="00880B52">
      <w:pPr>
        <w:pStyle w:val="H6"/>
        <w:rPr>
          <w:lang w:eastAsia="sv-SE"/>
        </w:rPr>
      </w:pPr>
      <w:r w:rsidRPr="000F4F99">
        <w:rPr>
          <w:lang w:eastAsia="sv-SE"/>
        </w:rPr>
        <w:t>UE:</w:t>
      </w:r>
    </w:p>
    <w:p w:rsidR="00880B52" w:rsidRPr="000F4F99" w:rsidRDefault="00880B52" w:rsidP="00880B52">
      <w:pPr>
        <w:pStyle w:val="B1"/>
        <w:rPr>
          <w:lang w:eastAsia="sv-SE"/>
        </w:rPr>
      </w:pPr>
      <w:r w:rsidRPr="000F4F99">
        <w:rPr>
          <w:lang w:eastAsia="sv-SE"/>
        </w:rPr>
        <w:t>-</w:t>
      </w:r>
      <w:r w:rsidRPr="000F4F99">
        <w:rPr>
          <w:lang w:eastAsia="sv-SE"/>
        </w:rPr>
        <w:tab/>
        <w:t>None</w:t>
      </w:r>
    </w:p>
    <w:p w:rsidR="00880B52" w:rsidRPr="000F4F99" w:rsidRDefault="00880B52" w:rsidP="00880B52">
      <w:pPr>
        <w:pStyle w:val="H6"/>
        <w:rPr>
          <w:lang w:eastAsia="sv-SE"/>
        </w:rPr>
      </w:pPr>
      <w:r w:rsidRPr="000F4F99">
        <w:rPr>
          <w:lang w:eastAsia="sv-SE"/>
        </w:rPr>
        <w:t>Preamble:</w:t>
      </w:r>
    </w:p>
    <w:p w:rsidR="00880B52" w:rsidRPr="000F4F99" w:rsidRDefault="00880B52" w:rsidP="00880B52">
      <w:pPr>
        <w:pStyle w:val="B1"/>
        <w:rPr>
          <w:lang w:eastAsia="sv-SE"/>
        </w:rPr>
      </w:pPr>
      <w:r w:rsidRPr="000F4F99">
        <w:rPr>
          <w:lang w:eastAsia="sv-SE"/>
        </w:rPr>
        <w:t>-</w:t>
      </w:r>
      <w:r w:rsidRPr="000F4F99">
        <w:tab/>
      </w:r>
      <w:r w:rsidRPr="000F4F99">
        <w:rPr>
          <w:lang w:eastAsia="sv-SE"/>
        </w:rPr>
        <w:t>The SS performs the generic procedure in [4] to get UE in state RRC_CONNECTED in accordance to the execution conditions in Table 7.1.1.0-2 and using the message condition UE TEST LOOP MODE A to return one PDCP SDU per DL PDCP SDU.</w:t>
      </w:r>
    </w:p>
    <w:p w:rsidR="00880B52" w:rsidRPr="000F4F99" w:rsidRDefault="00880B52" w:rsidP="00880B52">
      <w:pPr>
        <w:pStyle w:val="TH"/>
        <w:rPr>
          <w:lang w:eastAsia="sv-SE"/>
        </w:rPr>
      </w:pPr>
      <w:r w:rsidRPr="000F4F99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2939"/>
        <w:gridCol w:w="2653"/>
      </w:tblGrid>
      <w:tr w:rsidR="00880B52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H"/>
            </w:pPr>
            <w:r w:rsidRPr="000F4F99"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Del="008C17AA" w:rsidRDefault="00880B52" w:rsidP="008C17AA">
            <w:pPr>
              <w:pStyle w:val="TAH"/>
              <w:rPr>
                <w:del w:id="3" w:author="M D Abdul Rasheed-A17043" w:date="2018-11-16T01:33:00Z"/>
                <w:rFonts w:eastAsia="Calibri" w:cs="Arial"/>
                <w:szCs w:val="18"/>
              </w:rPr>
            </w:pPr>
            <w:r w:rsidRPr="000F4F99">
              <w:t>System Information Combination</w:t>
            </w:r>
          </w:p>
          <w:p w:rsidR="00880B52" w:rsidRPr="000F4F99" w:rsidRDefault="00880B52" w:rsidP="008C17AA">
            <w:pPr>
              <w:pStyle w:val="TAH"/>
            </w:pPr>
            <w:del w:id="4" w:author="M D Abdul Rasheed-A17043" w:date="2018-11-16T01:33:00Z">
              <w:r w:rsidRPr="000F4F99" w:rsidDel="008C17AA">
                <w:delText>([4] clause FFS)</w:delText>
              </w:r>
            </w:del>
          </w:p>
        </w:tc>
      </w:tr>
      <w:tr w:rsidR="00880B52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880B52">
            <w:pPr>
              <w:pStyle w:val="H6"/>
            </w:pPr>
            <w:r w:rsidRPr="000F4F99">
              <w:t xml:space="preserve">IF </w:t>
            </w:r>
            <w:ins w:id="5" w:author="M D Abdul Rasheed-A17043" w:date="2018-11-16T00:58:00Z">
              <w:r w:rsidRPr="00880B52">
                <w:t>pc_NG_RAN_NR</w:t>
              </w:r>
              <w:r w:rsidRPr="000F4F99" w:rsidDel="00880B52">
                <w:t xml:space="preserve"> </w:t>
              </w:r>
            </w:ins>
            <w:del w:id="6" w:author="M D Abdul Rasheed-A17043" w:date="2018-11-16T00:57:00Z">
              <w:r w:rsidRPr="000F4F99" w:rsidDel="00880B52">
                <w:delText>[pc_nrFDD] or [pc_nrTDD]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880B52">
            <w:pPr>
              <w:pStyle w:val="TAL"/>
              <w:rPr>
                <w:ins w:id="7" w:author="M D Abdul Rasheed-A17043" w:date="2018-11-16T00:56:00Z"/>
              </w:rPr>
            </w:pPr>
            <w:ins w:id="8" w:author="M D Abdul Rasheed-A17043" w:date="2018-11-16T00:56:00Z">
              <w:r>
                <w:t>NR</w:t>
              </w:r>
              <w:r w:rsidRPr="000F4F99">
                <w:t>: System information Combination 1</w:t>
              </w:r>
            </w:ins>
          </w:p>
          <w:p w:rsidR="00880B52" w:rsidRPr="000F4F99" w:rsidRDefault="00880B52" w:rsidP="00B75E32">
            <w:pPr>
              <w:pStyle w:val="TAL"/>
            </w:pPr>
            <w:del w:id="9" w:author="M D Abdul Rasheed-A17043" w:date="2018-11-16T00:56:00Z">
              <w:r w:rsidRPr="000F4F99" w:rsidDel="00880B52">
                <w:delText>FFS</w:delText>
              </w:r>
            </w:del>
          </w:p>
        </w:tc>
      </w:tr>
      <w:tr w:rsidR="00880B52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 xml:space="preserve">ELSE IF </w:t>
            </w:r>
            <w:del w:id="10" w:author="M D Abdul Rasheed-A17043" w:date="2018-11-16T00:58:00Z">
              <w:r w:rsidRPr="000F4F99" w:rsidDel="00880B52">
                <w:delText>[</w:delText>
              </w:r>
            </w:del>
            <w:r w:rsidRPr="000F4F99">
              <w:t>pc_EN_DC</w:t>
            </w:r>
            <w:del w:id="11" w:author="M D Abdul Rasheed-A17043" w:date="2018-11-16T00:58:00Z">
              <w:r w:rsidRPr="000F4F99" w:rsidDel="00880B52">
                <w:delText>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E-UTRA Cell 1 is PCell,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>EUTRA: System information Combination 1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NR: N/A</w:t>
            </w:r>
          </w:p>
        </w:tc>
      </w:tr>
      <w:tr w:rsidR="00880B52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 xml:space="preserve">ELSE IF </w:t>
            </w:r>
            <w:del w:id="12" w:author="M D Abdul Rasheed-A17043" w:date="2018-11-16T00:58:00Z">
              <w:r w:rsidRPr="000F4F99" w:rsidDel="00880B52">
                <w:delText>[</w:delText>
              </w:r>
            </w:del>
            <w:r w:rsidRPr="000F4F99">
              <w:t>pc_NGEN_DC</w:t>
            </w:r>
            <w:del w:id="13" w:author="M D Abdul Rasheed-A17043" w:date="2018-11-16T00:58:00Z">
              <w:r w:rsidRPr="000F4F99" w:rsidDel="00880B52">
                <w:delText>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NG-RAN E-UTRA Cell 1 is PCell,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>EUTRA: System information Combination 1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NR: N/A</w:t>
            </w:r>
          </w:p>
        </w:tc>
      </w:tr>
    </w:tbl>
    <w:p w:rsidR="00880B52" w:rsidRPr="000F4F99" w:rsidRDefault="00880B52" w:rsidP="00880B52">
      <w:pPr>
        <w:rPr>
          <w:lang w:eastAsia="sv-SE"/>
        </w:rPr>
      </w:pPr>
    </w:p>
    <w:p w:rsidR="00880B52" w:rsidRPr="000F4F99" w:rsidRDefault="00880B52" w:rsidP="00880B52">
      <w:pPr>
        <w:pStyle w:val="TH"/>
        <w:rPr>
          <w:lang w:eastAsia="sv-SE"/>
        </w:rPr>
      </w:pPr>
      <w:r w:rsidRPr="000F4F99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880B52" w:rsidRPr="000F4F99" w:rsidTr="00B75E32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H"/>
            </w:pPr>
            <w:r w:rsidRPr="000F4F99">
              <w:rPr>
                <w:rFonts w:cs="Arial"/>
                <w:color w:val="000000"/>
              </w:rPr>
              <w:t>Multi-PDN</w:t>
            </w:r>
            <w:r w:rsidRPr="000F4F99">
              <w:t xml:space="preserve">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H"/>
            </w:pPr>
            <w:r w:rsidRPr="000F4F99"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880B52" w:rsidRPr="000F4F99" w:rsidRDefault="00880B52" w:rsidP="00B75E32">
            <w:pPr>
              <w:pStyle w:val="TAH"/>
            </w:pPr>
            <w:r w:rsidRPr="000F4F99">
              <w:t>Primary DRB used for Data testing</w:t>
            </w:r>
          </w:p>
        </w:tc>
      </w:tr>
      <w:tr w:rsidR="00880B52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>IF</w:t>
            </w:r>
            <w:ins w:id="14" w:author="M D Abdul Rasheed-A17043" w:date="2018-11-16T00:58:00Z">
              <w:r w:rsidRPr="00880B52">
                <w:t xml:space="preserve"> pc_NG_RAN_NR</w:t>
              </w:r>
            </w:ins>
            <w:del w:id="15" w:author="M D Abdul Rasheed-A17043" w:date="2018-11-16T00:58:00Z">
              <w:r w:rsidRPr="000F4F99" w:rsidDel="00880B52">
                <w:delText xml:space="preserve"> [pc_nrFDD] or [pc_nrTDD]s</w:delText>
              </w:r>
            </w:del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NR</w:t>
            </w:r>
            <w:r w:rsidRPr="000F4F99">
              <w:t>),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0B52" w:rsidRPr="000F4F99" w:rsidRDefault="00880B52" w:rsidP="00B75E32">
            <w:pPr>
              <w:pStyle w:val="TAL"/>
            </w:pPr>
            <w:r w:rsidRPr="000F4F99">
              <w:t>DRB on NR Cell</w:t>
            </w:r>
          </w:p>
        </w:tc>
      </w:tr>
      <w:tr w:rsidR="00880B52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B52" w:rsidRPr="000F4F99" w:rsidRDefault="00880B52" w:rsidP="00B75E32">
            <w:pPr>
              <w:pStyle w:val="TAL"/>
            </w:pPr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NR</w:t>
            </w:r>
            <w:r w:rsidRPr="000F4F99">
              <w:t>),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Two DRB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52" w:rsidRPr="000F4F99" w:rsidRDefault="00880B52" w:rsidP="00B75E32">
            <w:pPr>
              <w:pStyle w:val="TAL"/>
            </w:pPr>
          </w:p>
        </w:tc>
      </w:tr>
      <w:tr w:rsidR="00880B52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 xml:space="preserve">ELSE IF </w:t>
            </w:r>
            <w:del w:id="16" w:author="M D Abdul Rasheed-A17043" w:date="2018-11-16T00:58:00Z">
              <w:r w:rsidRPr="000F4F99" w:rsidDel="00880B52">
                <w:delText>[</w:delText>
              </w:r>
            </w:del>
            <w:r w:rsidRPr="000F4F99">
              <w:t>pc_EN_DC</w:t>
            </w:r>
            <w:del w:id="17" w:author="M D Abdul Rasheed-A17043" w:date="2018-11-16T00:58:00Z">
              <w:r w:rsidRPr="000F4F99" w:rsidDel="00880B52">
                <w:delText>]</w:delText>
              </w:r>
            </w:del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 xml:space="preserve">DC bearer(One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:rsidR="00880B52" w:rsidRPr="000F4F99" w:rsidRDefault="00880B52" w:rsidP="00B75E32">
            <w:pPr>
              <w:pStyle w:val="TAL"/>
            </w:pPr>
            <w:r w:rsidRPr="000F4F99">
              <w:t>SN Terminated SCG bearer unless explicitly specified in test case</w:t>
            </w:r>
          </w:p>
        </w:tc>
      </w:tr>
      <w:tr w:rsidR="00880B52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B52" w:rsidRPr="000F4F99" w:rsidRDefault="00880B52" w:rsidP="00B75E32">
            <w:pPr>
              <w:pStyle w:val="TAL"/>
            </w:pPr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 xml:space="preserve">DC bearer(Two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/>
          </w:tcPr>
          <w:p w:rsidR="00880B52" w:rsidRPr="000F4F99" w:rsidRDefault="00880B52" w:rsidP="00B75E32">
            <w:pPr>
              <w:pStyle w:val="TAL"/>
            </w:pPr>
          </w:p>
        </w:tc>
      </w:tr>
      <w:tr w:rsidR="00880B52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</w:pPr>
            <w:r w:rsidRPr="000F4F99">
              <w:t xml:space="preserve">ELSE IF </w:t>
            </w:r>
            <w:del w:id="18" w:author="M D Abdul Rasheed-A17043" w:date="2018-11-16T00:58:00Z">
              <w:r w:rsidRPr="000F4F99" w:rsidDel="00880B52">
                <w:delText>[</w:delText>
              </w:r>
            </w:del>
            <w:r w:rsidRPr="000F4F99">
              <w:t>pc_NGEN_DC</w:t>
            </w:r>
            <w:del w:id="19" w:author="M D Abdul Rasheed-A17043" w:date="2018-11-16T00:58:00Z">
              <w:r w:rsidRPr="000F4F99" w:rsidDel="00880B52">
                <w:delText>]</w:delText>
              </w:r>
            </w:del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i/>
                <w:iCs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NGEN-DC</w:t>
            </w:r>
            <w:r w:rsidRPr="000F4F99">
              <w:t xml:space="preserve">), 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 xml:space="preserve">DC bearer(One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 w:val="restart"/>
          </w:tcPr>
          <w:p w:rsidR="00880B52" w:rsidRPr="000F4F99" w:rsidRDefault="00880B52" w:rsidP="00B75E32">
            <w:pPr>
              <w:pStyle w:val="TAL"/>
            </w:pPr>
            <w:r w:rsidRPr="000F4F99">
              <w:t>SN Terminated SCG bearer unless explicitly specified in test case</w:t>
            </w:r>
          </w:p>
        </w:tc>
      </w:tr>
      <w:tr w:rsidR="00880B52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B52" w:rsidRPr="000F4F99" w:rsidRDefault="00880B52" w:rsidP="00B75E32">
            <w:pPr>
              <w:pStyle w:val="TAL"/>
            </w:pPr>
          </w:p>
        </w:tc>
        <w:tc>
          <w:tcPr>
            <w:tcW w:w="1572" w:type="dxa"/>
          </w:tcPr>
          <w:p w:rsidR="00880B52" w:rsidRPr="000F4F99" w:rsidRDefault="00880B52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B52" w:rsidRPr="000F4F99" w:rsidRDefault="00880B52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 xml:space="preserve">DC bearer(Two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80B52" w:rsidRPr="000F4F99" w:rsidRDefault="00880B52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/>
          </w:tcPr>
          <w:p w:rsidR="00880B52" w:rsidRPr="000F4F99" w:rsidRDefault="00880B52" w:rsidP="00B75E32">
            <w:pPr>
              <w:pStyle w:val="TAL"/>
            </w:pPr>
          </w:p>
        </w:tc>
      </w:tr>
    </w:tbl>
    <w:p w:rsidR="00880B52" w:rsidRPr="000F4F99" w:rsidRDefault="00880B52" w:rsidP="00880B52"/>
    <w:p w:rsidR="00880B52" w:rsidRPr="000F4F99" w:rsidRDefault="00880B52" w:rsidP="00880B52">
      <w:pPr>
        <w:pStyle w:val="TH"/>
        <w:rPr>
          <w:lang w:eastAsia="sv-SE"/>
        </w:rPr>
      </w:pPr>
      <w:r w:rsidRPr="000F4F99">
        <w:rPr>
          <w:lang w:eastAsia="sv-SE"/>
        </w:rPr>
        <w:t>Table 7.1.1.0-3: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4629"/>
      </w:tblGrid>
      <w:tr w:rsidR="00880B52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 w:rsidP="00B75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880B52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>
            <w:pPr>
              <w:pStyle w:val="TAL"/>
              <w:pPrChange w:id="20" w:author="M D Abdul Rasheed-A17043" w:date="2018-11-16T01:01:00Z">
                <w:pPr>
                  <w:keepNext/>
                  <w:keepLines/>
                  <w:spacing w:after="0"/>
                </w:pPr>
              </w:pPrChange>
            </w:pPr>
            <w:r w:rsidRPr="000F4F99">
              <w:t xml:space="preserve">IF </w:t>
            </w:r>
            <w:ins w:id="21" w:author="M D Abdul Rasheed-A17043" w:date="2018-11-16T00:58:00Z">
              <w:r w:rsidRPr="00880B52">
                <w:t>pc_NG_RAN_NR</w:t>
              </w:r>
            </w:ins>
            <w:del w:id="22" w:author="M D Abdul Rasheed-A17043" w:date="2018-11-16T00:58:00Z">
              <w:r w:rsidRPr="000F4F99" w:rsidDel="00880B52">
                <w:delText>[pc_nrFDD] or [pc_nrTDD]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>
            <w:pPr>
              <w:pStyle w:val="TAL"/>
              <w:pPrChange w:id="23" w:author="M D Abdul Rasheed-A17043" w:date="2018-11-16T01:01:00Z">
                <w:pPr>
                  <w:keepNext/>
                  <w:keepLines/>
                  <w:spacing w:after="0"/>
                </w:pPr>
              </w:pPrChange>
            </w:pPr>
            <w:del w:id="24" w:author="M D Abdul Rasheed-A17043" w:date="2018-11-16T01:00:00Z">
              <w:r w:rsidRPr="000F4F99" w:rsidDel="00880B52">
                <w:delText>FFS</w:delText>
              </w:r>
            </w:del>
            <w:ins w:id="25" w:author="M D Abdul Rasheed-A17043" w:date="2018-11-16T01:24:00Z">
              <w:r w:rsidR="0033194B">
                <w:t xml:space="preserve"> message </w:t>
              </w:r>
              <w:r w:rsidR="0033194B" w:rsidRPr="000F4F99">
                <w:t>with condition AM is used for step 7 in 4.5.4.2 according to [4</w:t>
              </w:r>
              <w:r w:rsidR="0033194B">
                <w:t>]</w:t>
              </w:r>
            </w:ins>
          </w:p>
        </w:tc>
      </w:tr>
      <w:tr w:rsidR="00880B52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>
            <w:pPr>
              <w:pStyle w:val="TAL"/>
              <w:pPrChange w:id="26" w:author="M D Abdul Rasheed-A17043" w:date="2018-11-16T01:01:00Z">
                <w:pPr>
                  <w:keepNext/>
                  <w:keepLines/>
                  <w:spacing w:after="0"/>
                </w:pPr>
              </w:pPrChange>
            </w:pPr>
            <w:r w:rsidRPr="000F4F99">
              <w:t xml:space="preserve">ELSE IF </w:t>
            </w:r>
            <w:del w:id="27" w:author="M D Abdul Rasheed-A17043" w:date="2018-11-16T00:58:00Z">
              <w:r w:rsidRPr="000F4F99" w:rsidDel="00880B52">
                <w:delText>[</w:delText>
              </w:r>
            </w:del>
            <w:r w:rsidRPr="000F4F99">
              <w:t>pc_EN_DC</w:t>
            </w:r>
            <w:del w:id="28" w:author="M D Abdul Rasheed-A17043" w:date="2018-11-16T00:58:00Z">
              <w:r w:rsidRPr="000F4F99" w:rsidDel="00880B52"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>
            <w:pPr>
              <w:pStyle w:val="TAL"/>
              <w:pPrChange w:id="29" w:author="M D Abdul Rasheed-A17043" w:date="2018-11-16T01:01:00Z">
                <w:pPr>
                  <w:keepNext/>
                  <w:keepLines/>
                  <w:spacing w:after="0"/>
                </w:pPr>
              </w:pPrChange>
            </w:pPr>
            <w:r w:rsidRPr="000F4F99">
              <w:t>message condition MCG_and_SCG with condition AM is used for step 7 in 4.5.4.2 according to [4]</w:t>
            </w:r>
          </w:p>
        </w:tc>
      </w:tr>
      <w:tr w:rsidR="00880B52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>
            <w:pPr>
              <w:pStyle w:val="TAL"/>
              <w:pPrChange w:id="30" w:author="M D Abdul Rasheed-A17043" w:date="2018-11-16T01:01:00Z">
                <w:pPr>
                  <w:keepNext/>
                  <w:keepLines/>
                  <w:spacing w:after="0"/>
                </w:pPr>
              </w:pPrChange>
            </w:pPr>
            <w:r w:rsidRPr="000F4F99">
              <w:t>ELSE IF [pc_NGEN_DC]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B52" w:rsidRPr="000F4F99" w:rsidRDefault="00880B52">
            <w:pPr>
              <w:pStyle w:val="TAL"/>
              <w:pPrChange w:id="31" w:author="M D Abdul Rasheed-A17043" w:date="2018-11-16T01:01:00Z">
                <w:pPr>
                  <w:keepNext/>
                  <w:keepLines/>
                  <w:spacing w:after="0"/>
                </w:pPr>
              </w:pPrChange>
            </w:pPr>
            <w:r w:rsidRPr="000F4F99">
              <w:t>message condition MCG_and_SCG with condition AM is used for step 7 in 4.5.4.2 according to [4]</w:t>
            </w:r>
          </w:p>
        </w:tc>
      </w:tr>
    </w:tbl>
    <w:p w:rsidR="00880B52" w:rsidRPr="000F4F99" w:rsidRDefault="00880B52" w:rsidP="00880B52"/>
    <w:p w:rsidR="00880B52" w:rsidRDefault="00853D05">
      <w:ins w:id="32" w:author="M D Abdul Rasheed-A17043" w:date="2018-11-16T01:04:00Z">
        <w:r>
          <w:t>&lt;&lt;&lt; Start of Next Change&gt;&gt;&gt;</w:t>
        </w:r>
      </w:ins>
    </w:p>
    <w:p w:rsidR="00853D05" w:rsidRPr="000F4F99" w:rsidRDefault="00853D05" w:rsidP="00853D05">
      <w:pPr>
        <w:pStyle w:val="Heading4"/>
        <w:rPr>
          <w:lang w:eastAsia="sv-SE"/>
        </w:rPr>
      </w:pPr>
      <w:bookmarkStart w:id="33" w:name="_Toc525303668"/>
      <w:r w:rsidRPr="000F4F99">
        <w:rPr>
          <w:lang w:eastAsia="sv-SE"/>
        </w:rPr>
        <w:t>7.1.2.1</w:t>
      </w:r>
      <w:r w:rsidRPr="000F4F99">
        <w:rPr>
          <w:lang w:eastAsia="sv-SE"/>
        </w:rPr>
        <w:tab/>
        <w:t>Default Pre-Test Conditions for all RLC test cases</w:t>
      </w:r>
      <w:bookmarkEnd w:id="33"/>
    </w:p>
    <w:p w:rsidR="00853D05" w:rsidRPr="000F4F99" w:rsidRDefault="00853D05" w:rsidP="00853D05">
      <w:pPr>
        <w:rPr>
          <w:lang w:eastAsia="sv-SE"/>
        </w:rPr>
      </w:pPr>
      <w:r w:rsidRPr="000F4F99">
        <w:rPr>
          <w:lang w:eastAsia="sv-SE"/>
        </w:rPr>
        <w:t>The following pre-test conditions shall be applied in all RLC test cases until the test case explicitly over writes these conditions.</w:t>
      </w:r>
    </w:p>
    <w:p w:rsidR="00853D05" w:rsidRPr="000F4F99" w:rsidRDefault="00853D05" w:rsidP="00853D05">
      <w:pPr>
        <w:pStyle w:val="Heading4"/>
        <w:rPr>
          <w:lang w:eastAsia="sv-SE"/>
        </w:rPr>
      </w:pPr>
      <w:bookmarkStart w:id="34" w:name="_Toc525303669"/>
      <w:r w:rsidRPr="000F4F99">
        <w:rPr>
          <w:lang w:eastAsia="sv-SE"/>
        </w:rPr>
        <w:t>7.1.2.1.1</w:t>
      </w:r>
      <w:r w:rsidRPr="000F4F99">
        <w:rPr>
          <w:lang w:eastAsia="sv-SE"/>
        </w:rPr>
        <w:tab/>
        <w:t>Default Pre-Test Conditions for AM RLC test cases</w:t>
      </w:r>
      <w:bookmarkEnd w:id="34"/>
    </w:p>
    <w:p w:rsidR="00853D05" w:rsidRPr="000F4F99" w:rsidRDefault="00853D05" w:rsidP="00853D05">
      <w:pPr>
        <w:pStyle w:val="H6"/>
        <w:rPr>
          <w:lang w:eastAsia="sv-SE"/>
        </w:rPr>
      </w:pPr>
      <w:r w:rsidRPr="000F4F99">
        <w:t>System</w:t>
      </w:r>
      <w:r w:rsidRPr="000F4F99">
        <w:rPr>
          <w:lang w:eastAsia="sv-SE"/>
        </w:rPr>
        <w:t xml:space="preserve"> Simulator:</w:t>
      </w:r>
    </w:p>
    <w:p w:rsidR="00853D05" w:rsidRPr="000F4F99" w:rsidRDefault="00853D05" w:rsidP="00853D05">
      <w:pPr>
        <w:pStyle w:val="B1"/>
        <w:rPr>
          <w:lang w:eastAsia="sv-SE"/>
        </w:rPr>
      </w:pPr>
      <w:r w:rsidRPr="000F4F99">
        <w:rPr>
          <w:lang w:eastAsia="sv-SE"/>
        </w:rPr>
        <w:t>-</w:t>
      </w:r>
      <w:r w:rsidRPr="000F4F99">
        <w:tab/>
      </w:r>
      <w:r w:rsidRPr="000F4F99">
        <w:rPr>
          <w:lang w:eastAsia="sv-SE"/>
        </w:rPr>
        <w:t>The SS configures the test environment in accordance to the execution conditions in Table 7.1.2.1.1-1.</w:t>
      </w:r>
    </w:p>
    <w:p w:rsidR="00853D05" w:rsidRPr="000F4F99" w:rsidRDefault="00853D05" w:rsidP="00853D05">
      <w:pPr>
        <w:pStyle w:val="H6"/>
        <w:rPr>
          <w:lang w:eastAsia="sv-SE"/>
        </w:rPr>
      </w:pPr>
      <w:r w:rsidRPr="000F4F99">
        <w:rPr>
          <w:lang w:eastAsia="sv-SE"/>
        </w:rPr>
        <w:t>UE:</w:t>
      </w:r>
    </w:p>
    <w:p w:rsidR="00853D05" w:rsidRPr="000F4F99" w:rsidRDefault="00853D05" w:rsidP="00853D05">
      <w:pPr>
        <w:pStyle w:val="B1"/>
        <w:rPr>
          <w:lang w:eastAsia="sv-SE"/>
        </w:rPr>
      </w:pPr>
      <w:r w:rsidRPr="000F4F99">
        <w:rPr>
          <w:lang w:eastAsia="sv-SE"/>
        </w:rPr>
        <w:t>-</w:t>
      </w:r>
      <w:r w:rsidRPr="000F4F99">
        <w:tab/>
      </w:r>
      <w:r w:rsidRPr="000F4F99">
        <w:rPr>
          <w:lang w:eastAsia="sv-SE"/>
        </w:rPr>
        <w:t>None</w:t>
      </w:r>
    </w:p>
    <w:p w:rsidR="00853D05" w:rsidRPr="000F4F99" w:rsidRDefault="00853D05" w:rsidP="00853D05">
      <w:pPr>
        <w:pStyle w:val="H6"/>
        <w:rPr>
          <w:lang w:eastAsia="sv-SE"/>
        </w:rPr>
      </w:pPr>
      <w:r w:rsidRPr="000F4F99">
        <w:rPr>
          <w:lang w:eastAsia="sv-SE"/>
        </w:rPr>
        <w:lastRenderedPageBreak/>
        <w:t>Preamble:</w:t>
      </w:r>
    </w:p>
    <w:p w:rsidR="00853D05" w:rsidRPr="000F4F99" w:rsidRDefault="00853D05" w:rsidP="00853D05">
      <w:pPr>
        <w:pStyle w:val="B1"/>
        <w:rPr>
          <w:lang w:eastAsia="sv-SE"/>
        </w:rPr>
      </w:pPr>
      <w:r w:rsidRPr="000F4F99">
        <w:rPr>
          <w:lang w:eastAsia="sv-SE"/>
        </w:rPr>
        <w:t>-</w:t>
      </w:r>
      <w:r w:rsidRPr="000F4F99">
        <w:tab/>
      </w:r>
      <w:r w:rsidRPr="000F4F99">
        <w:rPr>
          <w:lang w:eastAsia="sv-SE"/>
        </w:rPr>
        <w:t>The SS performs the generic procedure in [4] to get UE in state RRC_CONNECTED in accordance to the execution conditions in Table 7.1.2.1.1-2 and the message condition UE TEST LOOP MODE A to return one UL PDCP SDU per DL PDCP SDU.</w:t>
      </w:r>
    </w:p>
    <w:p w:rsidR="00853D05" w:rsidRPr="000F4F99" w:rsidRDefault="00853D05" w:rsidP="00853D05">
      <w:pPr>
        <w:pStyle w:val="TH"/>
        <w:rPr>
          <w:lang w:eastAsia="sv-SE"/>
        </w:rPr>
      </w:pPr>
      <w:r w:rsidRPr="000F4F99">
        <w:rPr>
          <w:lang w:eastAsia="sv-SE"/>
        </w:rPr>
        <w:t>Table 7.1.2.1.1-1: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3143"/>
        <w:gridCol w:w="2827"/>
      </w:tblGrid>
      <w:tr w:rsidR="00853D05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H"/>
            </w:pPr>
            <w:r w:rsidRPr="000F4F99"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Del="008C17AA" w:rsidRDefault="00853D05" w:rsidP="008C17AA">
            <w:pPr>
              <w:pStyle w:val="TAH"/>
              <w:rPr>
                <w:del w:id="35" w:author="M D Abdul Rasheed-A17043" w:date="2018-11-16T01:32:00Z"/>
              </w:rPr>
            </w:pPr>
            <w:r w:rsidRPr="000F4F99">
              <w:t>System Information Combination</w:t>
            </w:r>
          </w:p>
          <w:p w:rsidR="00853D05" w:rsidRPr="000F4F99" w:rsidRDefault="00853D05" w:rsidP="008C17AA">
            <w:pPr>
              <w:pStyle w:val="TAH"/>
            </w:pPr>
            <w:del w:id="36" w:author="M D Abdul Rasheed-A17043" w:date="2018-11-16T01:32:00Z">
              <w:r w:rsidRPr="000F4F99" w:rsidDel="008C17AA">
                <w:delText>([4] clause FFS)</w:delText>
              </w:r>
            </w:del>
          </w:p>
        </w:tc>
      </w:tr>
      <w:tr w:rsidR="00853D05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IF </w:t>
            </w:r>
            <w:ins w:id="37" w:author="M D Abdul Rasheed-A17043" w:date="2018-11-16T01:09:00Z">
              <w:r w:rsidR="00DA47B4" w:rsidRPr="00880B52">
                <w:t>pc_NG_RAN_NR</w:t>
              </w:r>
            </w:ins>
            <w:del w:id="38" w:author="M D Abdul Rasheed-A17043" w:date="2018-11-16T01:09:00Z">
              <w:r w:rsidRPr="000F4F99" w:rsidDel="00DA47B4">
                <w:delText>[pc_nrFDD] or [pc_nrTDD]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7B4" w:rsidRPr="000F4F99" w:rsidRDefault="00DA47B4" w:rsidP="00DA47B4">
            <w:pPr>
              <w:pStyle w:val="TAL"/>
              <w:rPr>
                <w:ins w:id="39" w:author="M D Abdul Rasheed-A17043" w:date="2018-11-16T01:11:00Z"/>
              </w:rPr>
            </w:pPr>
            <w:ins w:id="40" w:author="M D Abdul Rasheed-A17043" w:date="2018-11-16T01:11:00Z">
              <w:r>
                <w:t>NR</w:t>
              </w:r>
              <w:r w:rsidRPr="000F4F99">
                <w:t>: System information Combination 1</w:t>
              </w:r>
            </w:ins>
          </w:p>
          <w:p w:rsidR="00853D05" w:rsidRPr="000F4F99" w:rsidRDefault="00853D05" w:rsidP="00B75E32">
            <w:pPr>
              <w:pStyle w:val="TAL"/>
            </w:pPr>
            <w:del w:id="41" w:author="M D Abdul Rasheed-A17043" w:date="2018-11-16T01:11:00Z">
              <w:r w:rsidRPr="000F4F99" w:rsidDel="00DA47B4">
                <w:delText>FFS</w:delText>
              </w:r>
            </w:del>
          </w:p>
        </w:tc>
      </w:tr>
      <w:tr w:rsidR="00853D05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ELSE IF </w:t>
            </w:r>
            <w:del w:id="42" w:author="M D Abdul Rasheed-A17043" w:date="2018-11-16T01:05:00Z">
              <w:r w:rsidRPr="000F4F99" w:rsidDel="00853D05">
                <w:delText>[</w:delText>
              </w:r>
            </w:del>
            <w:r w:rsidRPr="000F4F99">
              <w:t>pc_EN_DC</w:t>
            </w:r>
            <w:del w:id="43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E-UTRA Cell 1 is PCell,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EUTRA: System information Combination 1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NR: N/A</w:t>
            </w:r>
          </w:p>
        </w:tc>
      </w:tr>
      <w:tr w:rsidR="00853D05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ELSE IF </w:t>
            </w:r>
            <w:del w:id="44" w:author="M D Abdul Rasheed-A17043" w:date="2018-11-16T01:06:00Z">
              <w:r w:rsidRPr="000F4F99" w:rsidDel="00853D05">
                <w:delText>[</w:delText>
              </w:r>
            </w:del>
            <w:r w:rsidRPr="000F4F99">
              <w:t>pc_NGEN_DC</w:t>
            </w:r>
            <w:del w:id="45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NG-RAN E-UTRA Cell 1 is PCell,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EUTRA: System information Combination 1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NR: N/A</w:t>
            </w:r>
          </w:p>
        </w:tc>
      </w:tr>
    </w:tbl>
    <w:p w:rsidR="00853D05" w:rsidRPr="000F4F99" w:rsidRDefault="00853D05" w:rsidP="00853D05"/>
    <w:p w:rsidR="00853D05" w:rsidRPr="000F4F99" w:rsidRDefault="00853D05" w:rsidP="00853D05">
      <w:pPr>
        <w:pStyle w:val="TH"/>
        <w:rPr>
          <w:lang w:eastAsia="sv-SE"/>
        </w:rPr>
      </w:pPr>
      <w:r w:rsidRPr="000F4F99">
        <w:rPr>
          <w:lang w:eastAsia="sv-SE"/>
        </w:rPr>
        <w:t>Table 7.1.2.1.1-2: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1488"/>
        <w:gridCol w:w="3331"/>
        <w:gridCol w:w="1994"/>
      </w:tblGrid>
      <w:tr w:rsidR="00853D05" w:rsidRPr="000F4F99" w:rsidTr="00B75E32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H"/>
            </w:pPr>
            <w:r w:rsidRPr="000F4F99">
              <w:t>Multi-PDN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H"/>
            </w:pPr>
            <w:r w:rsidRPr="000F4F99"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853D05" w:rsidRPr="000F4F99" w:rsidRDefault="00853D05" w:rsidP="00B75E32">
            <w:pPr>
              <w:pStyle w:val="TAH"/>
            </w:pPr>
            <w:r w:rsidRPr="000F4F99">
              <w:t>Primary DRB used for Data testing</w:t>
            </w:r>
          </w:p>
        </w:tc>
      </w:tr>
      <w:tr w:rsidR="00853D05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IF </w:t>
            </w:r>
            <w:ins w:id="46" w:author="M D Abdul Rasheed-A17043" w:date="2018-11-16T01:09:00Z">
              <w:r w:rsidR="00DA47B4" w:rsidRPr="00880B52">
                <w:t>pc_NG_RAN_NR</w:t>
              </w:r>
            </w:ins>
            <w:del w:id="47" w:author="M D Abdul Rasheed-A17043" w:date="2018-11-16T01:09:00Z">
              <w:r w:rsidRPr="000F4F99" w:rsidDel="00DA47B4">
                <w:delText>[pc_nrFDD] or [pc_nrTDD]s</w:delText>
              </w:r>
            </w:del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NR</w:t>
            </w:r>
            <w:r w:rsidRPr="000F4F99">
              <w:t>),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3D05" w:rsidRPr="000F4F99" w:rsidRDefault="00853D05" w:rsidP="00B75E32">
            <w:pPr>
              <w:pStyle w:val="TAL"/>
            </w:pPr>
            <w:r w:rsidRPr="000F4F99">
              <w:t>DRB on NR Cell</w:t>
            </w:r>
          </w:p>
        </w:tc>
      </w:tr>
      <w:tr w:rsidR="00853D05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D05" w:rsidRPr="000F4F99" w:rsidRDefault="00853D05" w:rsidP="00B75E32">
            <w:pPr>
              <w:pStyle w:val="TAL"/>
            </w:pPr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D05" w:rsidRPr="000F4F99" w:rsidRDefault="00853D05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NR</w:t>
            </w:r>
            <w:r w:rsidRPr="000F4F99">
              <w:t>),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Two DRB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5" w:rsidRPr="000F4F99" w:rsidRDefault="00853D05" w:rsidP="00B75E32">
            <w:pPr>
              <w:pStyle w:val="TAL"/>
            </w:pPr>
          </w:p>
        </w:tc>
      </w:tr>
      <w:tr w:rsidR="00853D05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ELSE IF </w:t>
            </w:r>
            <w:del w:id="48" w:author="M D Abdul Rasheed-A17043" w:date="2018-11-16T01:06:00Z">
              <w:r w:rsidRPr="000F4F99" w:rsidDel="00853D05">
                <w:delText>[</w:delText>
              </w:r>
            </w:del>
            <w:r w:rsidRPr="000F4F99">
              <w:t>pc_EN_DC</w:t>
            </w:r>
            <w:del w:id="49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 xml:space="preserve">DC bearer(One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:rsidR="00853D05" w:rsidRPr="000F4F99" w:rsidRDefault="00853D05" w:rsidP="00B75E32">
            <w:pPr>
              <w:pStyle w:val="TAL"/>
            </w:pPr>
            <w:r w:rsidRPr="000F4F99">
              <w:t>SN Terminated SCG bearer unless explicitly specified in test case</w:t>
            </w:r>
          </w:p>
        </w:tc>
      </w:tr>
      <w:tr w:rsidR="00853D05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D05" w:rsidRPr="000F4F99" w:rsidRDefault="00853D05" w:rsidP="00B75E32">
            <w:pPr>
              <w:pStyle w:val="TAL"/>
            </w:pPr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D05" w:rsidRPr="000F4F99" w:rsidRDefault="00853D05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 xml:space="preserve">DC bearer(Two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/>
          </w:tcPr>
          <w:p w:rsidR="00853D05" w:rsidRPr="000F4F99" w:rsidRDefault="00853D05" w:rsidP="00B75E32">
            <w:pPr>
              <w:pStyle w:val="TAL"/>
            </w:pPr>
          </w:p>
        </w:tc>
      </w:tr>
      <w:tr w:rsidR="00853D05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ELSE IF </w:t>
            </w:r>
            <w:del w:id="50" w:author="M D Abdul Rasheed-A17043" w:date="2018-11-16T01:06:00Z">
              <w:r w:rsidRPr="000F4F99" w:rsidDel="00853D05">
                <w:delText>[</w:delText>
              </w:r>
            </w:del>
            <w:r w:rsidRPr="000F4F99">
              <w:t>pc_NGEN_DC</w:t>
            </w:r>
            <w:del w:id="51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  <w:rPr>
                <w:rFonts w:eastAsia="Calibri" w:cs="Arial"/>
                <w:i/>
                <w:iCs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NGEN-DC</w:t>
            </w:r>
            <w:r w:rsidRPr="000F4F99">
              <w:t xml:space="preserve">), 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 xml:space="preserve">DC bearer(One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 w:val="restart"/>
          </w:tcPr>
          <w:p w:rsidR="00853D05" w:rsidRPr="000F4F99" w:rsidRDefault="00853D05" w:rsidP="00B75E32">
            <w:pPr>
              <w:pStyle w:val="TAL"/>
            </w:pPr>
            <w:r w:rsidRPr="000F4F99">
              <w:t>SN Terminated SCG bearer unless explicitly specified in test case</w:t>
            </w:r>
          </w:p>
        </w:tc>
      </w:tr>
      <w:tr w:rsidR="00853D05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D05" w:rsidRPr="000F4F99" w:rsidRDefault="00853D05" w:rsidP="00B75E32">
            <w:pPr>
              <w:pStyle w:val="TAL"/>
            </w:pPr>
          </w:p>
        </w:tc>
        <w:tc>
          <w:tcPr>
            <w:tcW w:w="1572" w:type="dxa"/>
          </w:tcPr>
          <w:p w:rsidR="00853D05" w:rsidRPr="000F4F99" w:rsidRDefault="00853D05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D05" w:rsidRPr="000F4F99" w:rsidRDefault="00853D05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 xml:space="preserve">DC bearer(Two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853D05" w:rsidRPr="000F4F99" w:rsidRDefault="00853D05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/>
          </w:tcPr>
          <w:p w:rsidR="00853D05" w:rsidRPr="000F4F99" w:rsidRDefault="00853D05" w:rsidP="00B75E32">
            <w:pPr>
              <w:pStyle w:val="TAL"/>
            </w:pPr>
          </w:p>
        </w:tc>
      </w:tr>
    </w:tbl>
    <w:p w:rsidR="00853D05" w:rsidRPr="000F4F99" w:rsidRDefault="00853D05" w:rsidP="00853D05"/>
    <w:p w:rsidR="00853D05" w:rsidRPr="000F4F99" w:rsidRDefault="00853D05" w:rsidP="00853D05">
      <w:pPr>
        <w:pStyle w:val="TH"/>
        <w:rPr>
          <w:lang w:eastAsia="sv-SE"/>
        </w:rPr>
      </w:pPr>
      <w:r w:rsidRPr="000F4F99">
        <w:rPr>
          <w:lang w:eastAsia="sv-SE"/>
        </w:rPr>
        <w:lastRenderedPageBreak/>
        <w:t>Table 7.1.2.1.1-3: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4629"/>
      </w:tblGrid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>
            <w:pPr>
              <w:pStyle w:val="TAL"/>
              <w:pPrChange w:id="52" w:author="M D Abdul Rasheed-A17043" w:date="2018-11-16T01:24:00Z">
                <w:pPr>
                  <w:keepNext/>
                  <w:keepLines/>
                  <w:spacing w:after="0"/>
                </w:pPr>
              </w:pPrChange>
            </w:pPr>
            <w:r w:rsidRPr="000F4F99">
              <w:t xml:space="preserve">IF </w:t>
            </w:r>
            <w:ins w:id="53" w:author="M D Abdul Rasheed-A17043" w:date="2018-11-16T01:09:00Z">
              <w:r w:rsidR="00DA47B4" w:rsidRPr="00880B52">
                <w:t>pc_NG_RAN_NR</w:t>
              </w:r>
            </w:ins>
            <w:del w:id="54" w:author="M D Abdul Rasheed-A17043" w:date="2018-11-16T01:09:00Z">
              <w:r w:rsidRPr="000F4F99" w:rsidDel="00DA47B4">
                <w:delText>[pc_nrFDD] or [pc_nrTDD]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>
            <w:pPr>
              <w:pStyle w:val="TAL"/>
              <w:pPrChange w:id="55" w:author="M D Abdul Rasheed-A17043" w:date="2018-11-16T01:24:00Z">
                <w:pPr>
                  <w:keepNext/>
                  <w:keepLines/>
                  <w:spacing w:after="0"/>
                </w:pPr>
              </w:pPrChange>
            </w:pPr>
            <w:del w:id="56" w:author="M D Abdul Rasheed-A17043" w:date="2018-11-16T01:10:00Z">
              <w:r w:rsidRPr="000F4F99" w:rsidDel="00DA47B4">
                <w:delText>FFS</w:delText>
              </w:r>
            </w:del>
            <w:ins w:id="57" w:author="M D Abdul Rasheed-A17043" w:date="2018-11-16T01:24:00Z">
              <w:r w:rsidR="0033194B">
                <w:t xml:space="preserve"> message </w:t>
              </w:r>
              <w:r w:rsidR="0033194B" w:rsidRPr="000F4F99">
                <w:t>with condition AM is used for step 7 in 4.5.4.2 according to [4</w:t>
              </w:r>
              <w:r w:rsidR="0033194B">
                <w:t>]</w:t>
              </w:r>
            </w:ins>
          </w:p>
        </w:tc>
      </w:tr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>
            <w:pPr>
              <w:pStyle w:val="TAL"/>
              <w:pPrChange w:id="58" w:author="M D Abdul Rasheed-A17043" w:date="2018-11-16T01:24:00Z">
                <w:pPr>
                  <w:keepNext/>
                  <w:keepLines/>
                  <w:spacing w:after="0"/>
                </w:pPr>
              </w:pPrChange>
            </w:pPr>
            <w:r w:rsidRPr="000F4F99">
              <w:t xml:space="preserve">ELSE IF </w:t>
            </w:r>
            <w:del w:id="59" w:author="M D Abdul Rasheed-A17043" w:date="2018-11-16T01:06:00Z">
              <w:r w:rsidRPr="000F4F99" w:rsidDel="00853D05">
                <w:delText>[</w:delText>
              </w:r>
            </w:del>
            <w:r w:rsidRPr="000F4F99">
              <w:t>pc_EN_DC</w:t>
            </w:r>
            <w:del w:id="60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>
            <w:pPr>
              <w:pStyle w:val="TAL"/>
              <w:pPrChange w:id="61" w:author="M D Abdul Rasheed-A17043" w:date="2018-11-16T01:24:00Z">
                <w:pPr>
                  <w:keepNext/>
                  <w:keepLines/>
                  <w:spacing w:after="0"/>
                </w:pPr>
              </w:pPrChange>
            </w:pPr>
            <w:r w:rsidRPr="000F4F99">
              <w:t>message condition MCG_and_SCG with condition AM is used for step 7 in 4.5.4.2 according to [4]</w:t>
            </w:r>
          </w:p>
        </w:tc>
      </w:tr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>
            <w:pPr>
              <w:pStyle w:val="TAL"/>
              <w:pPrChange w:id="62" w:author="M D Abdul Rasheed-A17043" w:date="2018-11-16T01:24:00Z">
                <w:pPr>
                  <w:keepNext/>
                  <w:keepLines/>
                  <w:spacing w:after="0"/>
                </w:pPr>
              </w:pPrChange>
            </w:pPr>
            <w:r w:rsidRPr="000F4F99">
              <w:t xml:space="preserve">ELSE IF </w:t>
            </w:r>
            <w:del w:id="63" w:author="M D Abdul Rasheed-A17043" w:date="2018-11-16T01:06:00Z">
              <w:r w:rsidRPr="000F4F99" w:rsidDel="00853D05">
                <w:delText>[</w:delText>
              </w:r>
            </w:del>
            <w:r w:rsidRPr="000F4F99">
              <w:t>pc_NGEN_DC</w:t>
            </w:r>
            <w:del w:id="64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>
            <w:pPr>
              <w:pStyle w:val="TAL"/>
              <w:pPrChange w:id="65" w:author="M D Abdul Rasheed-A17043" w:date="2018-11-16T01:24:00Z">
                <w:pPr>
                  <w:keepNext/>
                  <w:keepLines/>
                  <w:spacing w:after="0"/>
                </w:pPr>
              </w:pPrChange>
            </w:pPr>
            <w:r w:rsidRPr="000F4F99">
              <w:t>message condition MCG_and_SCG with condition AM is used for step 7 in 4.5.4.2 according to [4]</w:t>
            </w:r>
          </w:p>
        </w:tc>
      </w:tr>
    </w:tbl>
    <w:p w:rsidR="00853D05" w:rsidRPr="000F4F99" w:rsidRDefault="00853D05" w:rsidP="00853D05"/>
    <w:p w:rsidR="00853D05" w:rsidRPr="000F4F99" w:rsidRDefault="00853D05" w:rsidP="00853D05">
      <w:pPr>
        <w:pStyle w:val="Heading4"/>
        <w:rPr>
          <w:lang w:eastAsia="sv-SE"/>
        </w:rPr>
      </w:pPr>
      <w:bookmarkStart w:id="66" w:name="_Toc525303670"/>
      <w:r w:rsidRPr="000F4F99">
        <w:rPr>
          <w:lang w:eastAsia="sv-SE"/>
        </w:rPr>
        <w:t>7.1.2.1.2</w:t>
      </w:r>
      <w:r w:rsidRPr="000F4F99">
        <w:rPr>
          <w:lang w:eastAsia="sv-SE"/>
        </w:rPr>
        <w:tab/>
        <w:t>Default Pre-Test Conditions for UM RLC test cases</w:t>
      </w:r>
      <w:bookmarkEnd w:id="66"/>
    </w:p>
    <w:p w:rsidR="00853D05" w:rsidRPr="000F4F99" w:rsidRDefault="00853D05" w:rsidP="00853D05">
      <w:pPr>
        <w:rPr>
          <w:lang w:eastAsia="sv-SE"/>
        </w:rPr>
      </w:pPr>
      <w:r w:rsidRPr="000F4F99">
        <w:rPr>
          <w:lang w:eastAsia="sv-SE"/>
        </w:rPr>
        <w:t>Same Pre-test conditions as in clause 7.1.2.1.1 with the exceptions in Table 7.1.2.1.2-1.</w:t>
      </w:r>
    </w:p>
    <w:p w:rsidR="00853D05" w:rsidRPr="000F4F99" w:rsidRDefault="00853D05" w:rsidP="00853D05">
      <w:pPr>
        <w:pStyle w:val="TH"/>
        <w:rPr>
          <w:lang w:eastAsia="sv-SE"/>
        </w:rPr>
      </w:pPr>
      <w:r w:rsidRPr="000F4F99">
        <w:rPr>
          <w:lang w:eastAsia="sv-SE"/>
        </w:rPr>
        <w:t>Table 7.1.2.1.2-1: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H"/>
            </w:pPr>
            <w:r w:rsidRPr="000F4F99">
              <w:t>Message condition exceptions</w:t>
            </w:r>
          </w:p>
        </w:tc>
      </w:tr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IF</w:t>
            </w:r>
            <w:ins w:id="67" w:author="M D Abdul Rasheed-A17043" w:date="2018-11-16T01:09:00Z">
              <w:r w:rsidR="00DA47B4" w:rsidRPr="00880B52">
                <w:t xml:space="preserve"> pc_NG_RAN_NR</w:t>
              </w:r>
            </w:ins>
            <w:del w:id="68" w:author="M D Abdul Rasheed-A17043" w:date="2018-11-16T01:09:00Z">
              <w:r w:rsidRPr="000F4F99" w:rsidDel="00DA47B4">
                <w:delText xml:space="preserve"> [pc_nrFDD] or [pc_nrTDD]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33194B">
            <w:pPr>
              <w:pStyle w:val="H6"/>
              <w:spacing w:before="0" w:after="0"/>
              <w:ind w:left="0" w:firstLine="0"/>
            </w:pPr>
            <w:del w:id="69" w:author="M D Abdul Rasheed-A17043" w:date="2018-11-16T01:10:00Z">
              <w:r w:rsidRPr="000F4F99" w:rsidDel="00DA47B4">
                <w:delText>FFS</w:delText>
              </w:r>
            </w:del>
            <w:ins w:id="70" w:author="M D Abdul Rasheed-A17043" w:date="2018-11-16T01:23:00Z">
              <w:r w:rsidR="0033194B">
                <w:t xml:space="preserve"> message with condition UM</w:t>
              </w:r>
              <w:r w:rsidR="0033194B" w:rsidRPr="000F4F99">
                <w:t xml:space="preserve"> is used for step 7 in 4.5.4.2 according to [4</w:t>
              </w:r>
              <w:r w:rsidR="0033194B">
                <w:t>]</w:t>
              </w:r>
            </w:ins>
          </w:p>
        </w:tc>
      </w:tr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ELSE IF </w:t>
            </w:r>
            <w:del w:id="71" w:author="M D Abdul Rasheed-A17043" w:date="2018-11-16T01:06:00Z">
              <w:r w:rsidRPr="000F4F99" w:rsidDel="00853D05">
                <w:delText>[</w:delText>
              </w:r>
            </w:del>
            <w:r w:rsidRPr="000F4F99">
              <w:t>pc_EN_DC</w:t>
            </w:r>
            <w:del w:id="72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message condition MCG_and_SCG with condition UM-DRB(0,1) is used for step 7 in 4.5.4.2 according to [4]</w:t>
            </w:r>
          </w:p>
        </w:tc>
      </w:tr>
      <w:tr w:rsidR="00853D05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 xml:space="preserve">ELSE IF </w:t>
            </w:r>
            <w:del w:id="73" w:author="M D Abdul Rasheed-A17043" w:date="2018-11-16T01:06:00Z">
              <w:r w:rsidRPr="000F4F99" w:rsidDel="00853D05">
                <w:delText>[</w:delText>
              </w:r>
            </w:del>
            <w:r w:rsidRPr="000F4F99">
              <w:t>pc_NGEN_DC</w:t>
            </w:r>
            <w:del w:id="74" w:author="M D Abdul Rasheed-A17043" w:date="2018-11-16T01:06:00Z">
              <w:r w:rsidRPr="000F4F99" w:rsidDel="00853D05"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D05" w:rsidRPr="000F4F99" w:rsidRDefault="00853D05" w:rsidP="00B75E32">
            <w:pPr>
              <w:pStyle w:val="TAL"/>
            </w:pPr>
            <w:r w:rsidRPr="000F4F99">
              <w:t>message condition MCG_and_SCG with condition UM-DRB(0,1) is used for step 7 in 4.5.4.2 according to [4]</w:t>
            </w:r>
          </w:p>
        </w:tc>
      </w:tr>
    </w:tbl>
    <w:p w:rsidR="00853D05" w:rsidRPr="000F4F99" w:rsidRDefault="00853D05" w:rsidP="00853D05">
      <w:pPr>
        <w:rPr>
          <w:lang w:eastAsia="sv-SE"/>
        </w:rPr>
      </w:pPr>
    </w:p>
    <w:p w:rsidR="00853D05" w:rsidRDefault="00DA47B4">
      <w:ins w:id="75" w:author="M D Abdul Rasheed-A17043" w:date="2018-11-16T01:13:00Z">
        <w:r>
          <w:t>&lt;&lt;&lt; Start of Next change&gt;&gt;&gt;</w:t>
        </w:r>
      </w:ins>
    </w:p>
    <w:p w:rsidR="00921F8A" w:rsidRPr="000F4F99" w:rsidRDefault="00921F8A" w:rsidP="00921F8A">
      <w:pPr>
        <w:pStyle w:val="Heading4"/>
      </w:pPr>
      <w:bookmarkStart w:id="76" w:name="_Toc525303691"/>
      <w:r w:rsidRPr="000F4F99">
        <w:t>7.1.3.0</w:t>
      </w:r>
      <w:r w:rsidRPr="000F4F99">
        <w:tab/>
        <w:t>Default Pre-Test Conditions for all PDCP test cases</w:t>
      </w:r>
      <w:bookmarkEnd w:id="76"/>
    </w:p>
    <w:p w:rsidR="00921F8A" w:rsidRPr="000F4F99" w:rsidRDefault="00921F8A" w:rsidP="00921F8A">
      <w:r w:rsidRPr="000F4F99">
        <w:t>The following pre-test conditions shall be applied in all PDCP test cases until the test case explicitly over writes these conditions</w:t>
      </w:r>
    </w:p>
    <w:p w:rsidR="00921F8A" w:rsidRPr="000F4F99" w:rsidRDefault="00921F8A" w:rsidP="00921F8A">
      <w:pPr>
        <w:pStyle w:val="H6"/>
      </w:pPr>
      <w:r w:rsidRPr="000F4F99">
        <w:t>System Simulator:</w:t>
      </w:r>
    </w:p>
    <w:p w:rsidR="00921F8A" w:rsidRPr="000F4F99" w:rsidRDefault="00921F8A" w:rsidP="00921F8A">
      <w:pPr>
        <w:pStyle w:val="B1"/>
      </w:pPr>
      <w:r w:rsidRPr="000F4F99">
        <w:t>-</w:t>
      </w:r>
      <w:r w:rsidRPr="000F4F99">
        <w:tab/>
        <w:t>The SS configures the test environment in accordance to the execution conditions in Table 7.1.3.0-1.</w:t>
      </w:r>
    </w:p>
    <w:p w:rsidR="00921F8A" w:rsidRPr="000F4F99" w:rsidRDefault="00921F8A" w:rsidP="00921F8A">
      <w:pPr>
        <w:pStyle w:val="H6"/>
      </w:pPr>
      <w:r w:rsidRPr="000F4F99">
        <w:t>UE:</w:t>
      </w:r>
    </w:p>
    <w:p w:rsidR="00921F8A" w:rsidRPr="000F4F99" w:rsidRDefault="00921F8A" w:rsidP="00921F8A">
      <w:pPr>
        <w:pStyle w:val="B1"/>
      </w:pPr>
      <w:r w:rsidRPr="000F4F99">
        <w:t>-</w:t>
      </w:r>
      <w:r w:rsidRPr="000F4F99">
        <w:tab/>
        <w:t>None</w:t>
      </w:r>
    </w:p>
    <w:p w:rsidR="00921F8A" w:rsidRPr="000F4F99" w:rsidRDefault="00921F8A" w:rsidP="00921F8A">
      <w:pPr>
        <w:pStyle w:val="H6"/>
      </w:pPr>
      <w:r w:rsidRPr="000F4F99">
        <w:t>Preamble:</w:t>
      </w:r>
    </w:p>
    <w:p w:rsidR="00921F8A" w:rsidRPr="000F4F99" w:rsidRDefault="00921F8A" w:rsidP="00921F8A">
      <w:pPr>
        <w:pStyle w:val="B1"/>
      </w:pPr>
      <w:r w:rsidRPr="000F4F99">
        <w:t>-</w:t>
      </w:r>
      <w:r w:rsidRPr="000F4F99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:rsidR="00921F8A" w:rsidRPr="000F4F99" w:rsidRDefault="00921F8A" w:rsidP="00921F8A">
      <w:pPr>
        <w:pStyle w:val="TH"/>
      </w:pPr>
      <w:r w:rsidRPr="000F4F99">
        <w:lastRenderedPageBreak/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3143"/>
        <w:gridCol w:w="2827"/>
      </w:tblGrid>
      <w:tr w:rsidR="00921F8A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H"/>
            </w:pPr>
            <w:r w:rsidRPr="000F4F99"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H"/>
              <w:rPr>
                <w:rFonts w:eastAsia="Calibri" w:cs="Arial"/>
                <w:szCs w:val="18"/>
              </w:rPr>
            </w:pPr>
            <w:r w:rsidRPr="000F4F99">
              <w:t>System Information Combination</w:t>
            </w:r>
          </w:p>
          <w:p w:rsidR="00921F8A" w:rsidRPr="000F4F99" w:rsidRDefault="00921F8A" w:rsidP="00B75E32">
            <w:pPr>
              <w:pStyle w:val="TAH"/>
            </w:pPr>
            <w:del w:id="77" w:author="M D Abdul Rasheed-A17043" w:date="2018-11-16T01:32:00Z">
              <w:r w:rsidRPr="000F4F99" w:rsidDel="008C17AA">
                <w:delText>([4] clause FFS)</w:delText>
              </w:r>
            </w:del>
          </w:p>
        </w:tc>
      </w:tr>
      <w:tr w:rsidR="00921F8A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 xml:space="preserve">IF </w:t>
            </w:r>
            <w:ins w:id="78" w:author="M D Abdul Rasheed-A17043" w:date="2018-11-16T01:16:00Z">
              <w:r w:rsidRPr="00880B52">
                <w:t>pc_NG_RAN_NR</w:t>
              </w:r>
            </w:ins>
            <w:del w:id="79" w:author="M D Abdul Rasheed-A17043" w:date="2018-11-16T01:16:00Z">
              <w:r w:rsidRPr="000F4F99" w:rsidDel="00921F8A">
                <w:delText>[pc_nrFDD] or [pc_nrTDD]</w:delText>
              </w:r>
            </w:del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921F8A">
            <w:pPr>
              <w:pStyle w:val="TAL"/>
              <w:rPr>
                <w:ins w:id="80" w:author="M D Abdul Rasheed-A17043" w:date="2018-11-16T01:16:00Z"/>
              </w:rPr>
            </w:pPr>
            <w:ins w:id="81" w:author="M D Abdul Rasheed-A17043" w:date="2018-11-16T01:16:00Z">
              <w:r>
                <w:t>NR</w:t>
              </w:r>
              <w:r w:rsidRPr="000F4F99">
                <w:t xml:space="preserve"> System information Combination 1</w:t>
              </w:r>
            </w:ins>
          </w:p>
          <w:p w:rsidR="00921F8A" w:rsidRPr="000F4F99" w:rsidRDefault="00921F8A" w:rsidP="00B75E32">
            <w:pPr>
              <w:pStyle w:val="TAL"/>
            </w:pPr>
            <w:del w:id="82" w:author="M D Abdul Rasheed-A17043" w:date="2018-11-16T01:16:00Z">
              <w:r w:rsidRPr="000F4F99" w:rsidDel="00921F8A">
                <w:delText>FFS</w:delText>
              </w:r>
            </w:del>
          </w:p>
        </w:tc>
      </w:tr>
      <w:tr w:rsidR="00921F8A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E-UTRA Cell 1 is PCell,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EUTRA: System information Combination 1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NR: N/A</w:t>
            </w:r>
          </w:p>
        </w:tc>
      </w:tr>
      <w:tr w:rsidR="00921F8A" w:rsidRPr="000F4F99" w:rsidTr="00B75E32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NG-RAN E-UTRA Cell 1 is PCell,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EUTRA: System information Combination 1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NR: N/A</w:t>
            </w:r>
          </w:p>
        </w:tc>
      </w:tr>
    </w:tbl>
    <w:p w:rsidR="00921F8A" w:rsidRPr="000F4F99" w:rsidRDefault="00921F8A" w:rsidP="00921F8A">
      <w:pPr>
        <w:rPr>
          <w:color w:val="000000"/>
        </w:rPr>
      </w:pPr>
    </w:p>
    <w:p w:rsidR="00921F8A" w:rsidRPr="000F4F99" w:rsidRDefault="00921F8A" w:rsidP="00921F8A">
      <w:pPr>
        <w:pStyle w:val="TH"/>
      </w:pPr>
      <w:r w:rsidRPr="000F4F99"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1488"/>
        <w:gridCol w:w="3331"/>
        <w:gridCol w:w="1994"/>
      </w:tblGrid>
      <w:tr w:rsidR="00921F8A" w:rsidRPr="000F4F99" w:rsidTr="00B75E32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H"/>
            </w:pPr>
            <w:r w:rsidRPr="000F4F99">
              <w:t>Execution Condition</w:t>
            </w:r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H"/>
            </w:pPr>
            <w:r w:rsidRPr="000F4F99">
              <w:rPr>
                <w:rFonts w:cs="Arial"/>
                <w:color w:val="000000"/>
              </w:rPr>
              <w:t>Multi-PDN</w:t>
            </w:r>
            <w:r w:rsidRPr="000F4F99">
              <w:t xml:space="preserve">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H"/>
            </w:pPr>
            <w:r w:rsidRPr="000F4F99"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921F8A" w:rsidRPr="000F4F99" w:rsidRDefault="00921F8A" w:rsidP="00B75E32">
            <w:pPr>
              <w:pStyle w:val="TAH"/>
            </w:pPr>
            <w:r w:rsidRPr="000F4F99">
              <w:t>Primary DRB used for Data testing</w:t>
            </w:r>
          </w:p>
        </w:tc>
      </w:tr>
      <w:tr w:rsidR="00921F8A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 xml:space="preserve">IF </w:t>
            </w:r>
            <w:ins w:id="83" w:author="M D Abdul Rasheed-A17043" w:date="2018-11-16T01:16:00Z">
              <w:r w:rsidRPr="00880B52">
                <w:t>pc_NG_RAN_NR</w:t>
              </w:r>
            </w:ins>
            <w:del w:id="84" w:author="M D Abdul Rasheed-A17043" w:date="2018-11-16T01:16:00Z">
              <w:r w:rsidRPr="000F4F99" w:rsidDel="00921F8A">
                <w:delText>[pc_nrFDD] or [pc_nrTDD]s</w:delText>
              </w:r>
            </w:del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NR</w:t>
            </w:r>
            <w:r w:rsidRPr="000F4F99">
              <w:t>),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1F8A" w:rsidRPr="000F4F99" w:rsidRDefault="00921F8A" w:rsidP="00B75E32">
            <w:pPr>
              <w:pStyle w:val="TAL"/>
            </w:pPr>
            <w:r w:rsidRPr="000F4F99">
              <w:t>DRB on NR Cell</w:t>
            </w:r>
          </w:p>
        </w:tc>
      </w:tr>
      <w:tr w:rsidR="00921F8A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F8A" w:rsidRPr="000F4F99" w:rsidRDefault="00921F8A" w:rsidP="00B75E32">
            <w:pPr>
              <w:pStyle w:val="TAL"/>
            </w:pPr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NR</w:t>
            </w:r>
            <w:r w:rsidRPr="000F4F99">
              <w:t>),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Two DRB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8A" w:rsidRPr="000F4F99" w:rsidRDefault="00921F8A" w:rsidP="00B75E32">
            <w:pPr>
              <w:pStyle w:val="TAL"/>
            </w:pPr>
          </w:p>
        </w:tc>
      </w:tr>
      <w:tr w:rsidR="00921F8A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ELSE IF [pc_EN_DC]</w:t>
            </w:r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 xml:space="preserve">DC bearer(One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:rsidR="00921F8A" w:rsidRPr="000F4F99" w:rsidRDefault="00921F8A" w:rsidP="00B75E32">
            <w:pPr>
              <w:pStyle w:val="TAL"/>
            </w:pPr>
            <w:r w:rsidRPr="000F4F99">
              <w:t>SN Terminated SCG bearer unless explicitly specified in test case</w:t>
            </w:r>
          </w:p>
        </w:tc>
      </w:tr>
      <w:tr w:rsidR="00921F8A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F8A" w:rsidRPr="000F4F99" w:rsidRDefault="00921F8A" w:rsidP="00B75E32">
            <w:pPr>
              <w:pStyle w:val="TAL"/>
            </w:pPr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 xml:space="preserve">DC bearer(Two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/>
          </w:tcPr>
          <w:p w:rsidR="00921F8A" w:rsidRPr="000F4F99" w:rsidRDefault="00921F8A" w:rsidP="00B75E32">
            <w:pPr>
              <w:pStyle w:val="TAL"/>
            </w:pPr>
          </w:p>
        </w:tc>
      </w:tr>
      <w:tr w:rsidR="00921F8A" w:rsidRPr="000F4F99" w:rsidTr="00B75E32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</w:pPr>
            <w:r w:rsidRPr="000F4F99">
              <w:t>ELSE IF [pc_NGEN_DC]</w:t>
            </w:r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L"/>
            </w:pPr>
            <w:r w:rsidRPr="000F4F99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i/>
                <w:iCs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NGEN-DC</w:t>
            </w:r>
            <w:r w:rsidRPr="000F4F99">
              <w:t xml:space="preserve">), 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 xml:space="preserve">DC bearer(One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 w:val="restart"/>
          </w:tcPr>
          <w:p w:rsidR="00921F8A" w:rsidRPr="000F4F99" w:rsidRDefault="00921F8A" w:rsidP="00B75E32">
            <w:pPr>
              <w:pStyle w:val="TAL"/>
            </w:pPr>
            <w:r w:rsidRPr="000F4F99">
              <w:t>SN Terminated SCG bearer unless explicitly specified in test case</w:t>
            </w:r>
          </w:p>
        </w:tc>
      </w:tr>
      <w:tr w:rsidR="00921F8A" w:rsidRPr="000F4F99" w:rsidTr="00B75E32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F8A" w:rsidRPr="000F4F99" w:rsidRDefault="00921F8A" w:rsidP="00B75E32">
            <w:pPr>
              <w:pStyle w:val="TAL"/>
            </w:pPr>
          </w:p>
        </w:tc>
        <w:tc>
          <w:tcPr>
            <w:tcW w:w="1572" w:type="dxa"/>
          </w:tcPr>
          <w:p w:rsidR="00921F8A" w:rsidRPr="000F4F99" w:rsidRDefault="00921F8A" w:rsidP="00B75E32">
            <w:pPr>
              <w:pStyle w:val="TAL"/>
            </w:pPr>
            <w:r w:rsidRPr="000F4F99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F8A" w:rsidRPr="000F4F99" w:rsidRDefault="00921F8A" w:rsidP="00B75E32">
            <w:pPr>
              <w:pStyle w:val="TAL"/>
              <w:rPr>
                <w:rFonts w:eastAsia="Calibri" w:cs="Arial"/>
                <w:szCs w:val="18"/>
              </w:rPr>
            </w:pPr>
            <w:r w:rsidRPr="000F4F99">
              <w:t>Connectivity(</w:t>
            </w:r>
            <w:r w:rsidRPr="000F4F99">
              <w:rPr>
                <w:i/>
                <w:iCs/>
              </w:rPr>
              <w:t>EN-DC</w:t>
            </w:r>
            <w:r w:rsidRPr="000F4F99">
              <w:t xml:space="preserve">), 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 xml:space="preserve">DC bearer(Two MN Terminated MCG bearer and One </w:t>
            </w:r>
            <w:r w:rsidRPr="000F4F99">
              <w:rPr>
                <w:i/>
                <w:iCs/>
              </w:rPr>
              <w:t>SN terminated SCG bearer</w:t>
            </w:r>
            <w:r w:rsidRPr="000F4F99">
              <w:t>),</w:t>
            </w:r>
          </w:p>
          <w:p w:rsidR="00921F8A" w:rsidRPr="000F4F99" w:rsidRDefault="00921F8A" w:rsidP="00B75E32">
            <w:pPr>
              <w:pStyle w:val="TAL"/>
            </w:pPr>
            <w:r w:rsidRPr="000F4F99">
              <w:t>Test loop function(</w:t>
            </w:r>
            <w:r w:rsidRPr="000F4F99">
              <w:rPr>
                <w:i/>
                <w:iCs/>
              </w:rPr>
              <w:t>On</w:t>
            </w:r>
            <w:r w:rsidRPr="000F4F99">
              <w:t>)</w:t>
            </w:r>
          </w:p>
        </w:tc>
        <w:tc>
          <w:tcPr>
            <w:tcW w:w="2136" w:type="dxa"/>
            <w:vMerge/>
          </w:tcPr>
          <w:p w:rsidR="00921F8A" w:rsidRPr="000F4F99" w:rsidRDefault="00921F8A" w:rsidP="00B75E32">
            <w:pPr>
              <w:pStyle w:val="TAL"/>
            </w:pPr>
          </w:p>
        </w:tc>
      </w:tr>
    </w:tbl>
    <w:p w:rsidR="00921F8A" w:rsidRPr="000F4F99" w:rsidRDefault="00921F8A" w:rsidP="00921F8A"/>
    <w:p w:rsidR="00921F8A" w:rsidRPr="000F4F99" w:rsidRDefault="00921F8A" w:rsidP="00921F8A">
      <w:pPr>
        <w:pStyle w:val="TH"/>
        <w:rPr>
          <w:lang w:eastAsia="sv-SE"/>
        </w:rPr>
      </w:pPr>
      <w:r w:rsidRPr="000F4F99">
        <w:rPr>
          <w:lang w:eastAsia="sv-SE"/>
        </w:rPr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4629"/>
      </w:tblGrid>
      <w:tr w:rsidR="00921F8A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921F8A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 xml:space="preserve">IF </w:t>
            </w:r>
            <w:ins w:id="85" w:author="M D Abdul Rasheed-A17043" w:date="2018-11-16T01:16:00Z">
              <w:r w:rsidRPr="00880B52">
                <w:t>pc_NG_RAN_NR</w:t>
              </w:r>
            </w:ins>
            <w:del w:id="86" w:author="M D Abdul Rasheed-A17043" w:date="2018-11-16T01:16:00Z">
              <w:r w:rsidRPr="000F4F99" w:rsidDel="00921F8A">
                <w:rPr>
                  <w:rFonts w:ascii="Arial" w:hAnsi="Arial"/>
                  <w:sz w:val="18"/>
                </w:rPr>
                <w:delText>[pc_nrFDD] or [pc_nrTDD]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331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7" w:author="M D Abdul Rasheed-A17043" w:date="2018-11-16T01:16:00Z">
              <w:r w:rsidRPr="000F4F99" w:rsidDel="00921F8A">
                <w:rPr>
                  <w:rFonts w:ascii="Arial" w:hAnsi="Arial"/>
                  <w:sz w:val="18"/>
                </w:rPr>
                <w:delText>FFS</w:delText>
              </w:r>
            </w:del>
            <w:ins w:id="88" w:author="M D Abdul Rasheed-A17043" w:date="2018-11-16T01:22:00Z">
              <w:r w:rsidR="0033194B">
                <w:rPr>
                  <w:rFonts w:ascii="Arial" w:hAnsi="Arial"/>
                  <w:sz w:val="18"/>
                </w:rPr>
                <w:t xml:space="preserve">message </w:t>
              </w:r>
              <w:r w:rsidR="0033194B" w:rsidRPr="000F4F99">
                <w:rPr>
                  <w:rFonts w:ascii="Arial" w:hAnsi="Arial"/>
                  <w:sz w:val="18"/>
                </w:rPr>
                <w:t>with condition AM is used for step 7 in 4.5.4.2 according to [4</w:t>
              </w:r>
              <w:r w:rsidR="0033194B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921F8A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 xml:space="preserve">ELSE IF </w:t>
            </w:r>
            <w:del w:id="89" w:author="M D Abdul Rasheed-A17043" w:date="2018-11-16T01:15:00Z">
              <w:r w:rsidRPr="000F4F99" w:rsidDel="00921F8A">
                <w:rPr>
                  <w:rFonts w:ascii="Arial" w:hAnsi="Arial"/>
                  <w:sz w:val="18"/>
                </w:rPr>
                <w:delText>[</w:delText>
              </w:r>
            </w:del>
            <w:r w:rsidRPr="000F4F99">
              <w:rPr>
                <w:rFonts w:ascii="Arial" w:hAnsi="Arial"/>
                <w:sz w:val="18"/>
              </w:rPr>
              <w:t>pc_EN_DC</w:t>
            </w:r>
            <w:del w:id="90" w:author="M D Abdul Rasheed-A17043" w:date="2018-11-16T01:15:00Z">
              <w:r w:rsidRPr="000F4F99" w:rsidDel="00921F8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message condition MCG_and_SCG with condition AM is used for step 7 in 4.5.4.2 according to [4]</w:t>
            </w:r>
          </w:p>
        </w:tc>
      </w:tr>
      <w:tr w:rsidR="00921F8A" w:rsidRPr="000F4F99" w:rsidTr="00B75E32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 xml:space="preserve">ELSE IF </w:t>
            </w:r>
            <w:del w:id="91" w:author="M D Abdul Rasheed-A17043" w:date="2018-11-16T01:15:00Z">
              <w:r w:rsidRPr="000F4F99" w:rsidDel="00921F8A">
                <w:rPr>
                  <w:rFonts w:ascii="Arial" w:hAnsi="Arial"/>
                  <w:sz w:val="18"/>
                </w:rPr>
                <w:delText>[</w:delText>
              </w:r>
            </w:del>
            <w:r w:rsidRPr="000F4F99">
              <w:rPr>
                <w:rFonts w:ascii="Arial" w:hAnsi="Arial"/>
                <w:sz w:val="18"/>
              </w:rPr>
              <w:t>pc_NGEN_DC</w:t>
            </w:r>
            <w:del w:id="92" w:author="M D Abdul Rasheed-A17043" w:date="2018-11-16T01:15:00Z">
              <w:r w:rsidRPr="000F4F99" w:rsidDel="00921F8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F8A" w:rsidRPr="000F4F99" w:rsidRDefault="00921F8A" w:rsidP="00B75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message condition MCG_and_SCG with condition AM is used for step 7 in 4.5.4.2 according to [4]</w:t>
            </w:r>
          </w:p>
        </w:tc>
      </w:tr>
    </w:tbl>
    <w:p w:rsidR="00921F8A" w:rsidRPr="000F4F99" w:rsidRDefault="00921F8A" w:rsidP="00921F8A">
      <w:pPr>
        <w:rPr>
          <w:color w:val="000000"/>
        </w:rPr>
      </w:pPr>
    </w:p>
    <w:p w:rsidR="00921F8A" w:rsidRDefault="00921F8A"/>
    <w:sectPr w:rsidR="00921F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 D Abdul Rasheed-A17043">
    <w15:presenceInfo w15:providerId="AD" w15:userId="S-1-5-21-1503781981-2815224856-594536586-148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52"/>
    <w:rsid w:val="002B6790"/>
    <w:rsid w:val="0033194B"/>
    <w:rsid w:val="003B71DA"/>
    <w:rsid w:val="00433DA4"/>
    <w:rsid w:val="00517287"/>
    <w:rsid w:val="00853D05"/>
    <w:rsid w:val="00880B52"/>
    <w:rsid w:val="008C17AA"/>
    <w:rsid w:val="00921F8A"/>
    <w:rsid w:val="00DA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8F675"/>
  <w15:chartTrackingRefBased/>
  <w15:docId w15:val="{2ADB71A5-0308-461E-9006-374F226F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B5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0B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B5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880B52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80B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880B5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880B5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880B5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880B5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880B5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80B5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80B5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880B5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880B5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880B52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880B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80B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80B5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0B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880B5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80B5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0B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5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2B679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6790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B6790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D Abdul Rasheed-A17043</dc:creator>
  <cp:keywords/>
  <dc:description/>
  <cp:lastModifiedBy>M D Abdul Rasheed-A17043</cp:lastModifiedBy>
  <cp:revision>6</cp:revision>
  <dcterms:created xsi:type="dcterms:W3CDTF">2018-11-15T19:26:00Z</dcterms:created>
  <dcterms:modified xsi:type="dcterms:W3CDTF">2018-11-16T00:49:00Z</dcterms:modified>
</cp:coreProperties>
</file>